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60784" w14:textId="4545FA71" w:rsidR="00E74CA1" w:rsidRDefault="00A35F30" w:rsidP="00E74CA1">
      <w:pPr>
        <w:pStyle w:val="Unittitle"/>
      </w:pPr>
      <w:r>
        <w:t>7. Building technology principles</w:t>
      </w:r>
      <w:r w:rsidR="00E74CA1">
        <w:t xml:space="preserve"> </w:t>
      </w:r>
    </w:p>
    <w:p w14:paraId="244B27D9" w14:textId="3C0E8959" w:rsidR="00E74CA1" w:rsidRDefault="0087289A" w:rsidP="00E74CA1">
      <w:pPr>
        <w:pStyle w:val="Heading1"/>
      </w:pPr>
      <w:r>
        <w:t>Worksheet 8</w:t>
      </w:r>
      <w:r w:rsidR="00E74CA1">
        <w:t>: Foundation</w:t>
      </w:r>
      <w:r>
        <w:t>s</w:t>
      </w:r>
      <w:r w:rsidR="00DC1E83">
        <w:t xml:space="preserve"> scenario</w:t>
      </w:r>
      <w:r w:rsidR="00E74CA1">
        <w:t xml:space="preserve"> </w:t>
      </w:r>
      <w:r w:rsidR="007B5FFC">
        <w:t>(learner)</w:t>
      </w:r>
    </w:p>
    <w:p w14:paraId="724481F3" w14:textId="77777777" w:rsidR="00E74CA1" w:rsidRDefault="00E74CA1" w:rsidP="00DC1E83">
      <w:pPr>
        <w:pStyle w:val="Answer"/>
        <w:tabs>
          <w:tab w:val="left" w:pos="2400"/>
        </w:tabs>
        <w:ind w:left="0"/>
      </w:pPr>
      <w:r>
        <w:t xml:space="preserve">A client has appointed a contractor to design and build an agricultural unit that will be used as a storage facility for agricultural equipment and machinery. The method of construction will be a steel portal frame.  </w:t>
      </w:r>
    </w:p>
    <w:p w14:paraId="493A4A7A" w14:textId="77777777" w:rsidR="00E74CA1" w:rsidRDefault="00E74CA1" w:rsidP="00DC1E83">
      <w:pPr>
        <w:pStyle w:val="Answer"/>
        <w:tabs>
          <w:tab w:val="left" w:pos="2400"/>
        </w:tabs>
        <w:ind w:left="0"/>
      </w:pPr>
    </w:p>
    <w:p w14:paraId="5C480642" w14:textId="646E54F4" w:rsidR="00E74CA1" w:rsidRDefault="00E74CA1" w:rsidP="00DC1E83">
      <w:pPr>
        <w:pStyle w:val="Answer"/>
        <w:tabs>
          <w:tab w:val="left" w:pos="2400"/>
        </w:tabs>
        <w:ind w:left="0"/>
      </w:pPr>
      <w:r>
        <w:t>The client wants to seek advice on the most appropriate type of foundation. The soil investigations show a good bearing capacity of soil in the development area. You have been asked to evaluate and select a type of foundation from the options</w:t>
      </w:r>
      <w:r w:rsidR="00DC1E83">
        <w:t xml:space="preserve"> below</w:t>
      </w:r>
      <w:r>
        <w:t xml:space="preserve">. </w:t>
      </w:r>
    </w:p>
    <w:p w14:paraId="5224E6F2" w14:textId="77777777" w:rsidR="00E74CA1" w:rsidRDefault="00E74CA1" w:rsidP="00E74CA1">
      <w:pPr>
        <w:pStyle w:val="Answer"/>
        <w:tabs>
          <w:tab w:val="left" w:pos="2400"/>
        </w:tabs>
        <w:rPr>
          <w:b/>
        </w:rPr>
      </w:pPr>
    </w:p>
    <w:p w14:paraId="6CBCAB00" w14:textId="6CFA48B2" w:rsidR="00E74CA1" w:rsidRDefault="00E74CA1" w:rsidP="00DC1E83">
      <w:pPr>
        <w:pStyle w:val="Answer"/>
        <w:numPr>
          <w:ilvl w:val="0"/>
          <w:numId w:val="36"/>
        </w:numPr>
        <w:tabs>
          <w:tab w:val="left" w:pos="2400"/>
        </w:tabs>
        <w:ind w:left="720"/>
        <w:rPr>
          <w:b/>
        </w:rPr>
      </w:pPr>
      <w:r>
        <w:rPr>
          <w:b/>
        </w:rPr>
        <w:t xml:space="preserve">Pad </w:t>
      </w:r>
      <w:r w:rsidR="00DC1E83">
        <w:rPr>
          <w:b/>
        </w:rPr>
        <w:t>f</w:t>
      </w:r>
      <w:r>
        <w:rPr>
          <w:b/>
        </w:rPr>
        <w:t xml:space="preserve">oundation </w:t>
      </w:r>
    </w:p>
    <w:p w14:paraId="1CF91E15" w14:textId="6B629F0C" w:rsidR="00E74CA1" w:rsidRDefault="00E74CA1" w:rsidP="00DC1E83">
      <w:pPr>
        <w:pStyle w:val="Answer"/>
        <w:numPr>
          <w:ilvl w:val="0"/>
          <w:numId w:val="36"/>
        </w:numPr>
        <w:tabs>
          <w:tab w:val="left" w:pos="2400"/>
        </w:tabs>
        <w:ind w:left="720"/>
      </w:pPr>
      <w:r>
        <w:rPr>
          <w:b/>
        </w:rPr>
        <w:t xml:space="preserve">Raft </w:t>
      </w:r>
      <w:r w:rsidR="00DC1E83">
        <w:rPr>
          <w:b/>
        </w:rPr>
        <w:t>f</w:t>
      </w:r>
      <w:r>
        <w:rPr>
          <w:b/>
        </w:rPr>
        <w:t>oundation</w:t>
      </w:r>
      <w:r>
        <w:t xml:space="preserve"> </w:t>
      </w:r>
      <w:r>
        <w:tab/>
      </w:r>
    </w:p>
    <w:p w14:paraId="1C03C181" w14:textId="77777777" w:rsidR="00E74CA1" w:rsidRDefault="00E74CA1" w:rsidP="00E74CA1">
      <w:pPr>
        <w:pStyle w:val="Answer"/>
        <w:tabs>
          <w:tab w:val="left" w:pos="2400"/>
        </w:tabs>
      </w:pPr>
    </w:p>
    <w:p w14:paraId="57233C57" w14:textId="77777777" w:rsidR="00E74CA1" w:rsidRDefault="00E74CA1" w:rsidP="00E74CA1">
      <w:pPr>
        <w:pStyle w:val="Answer"/>
        <w:tabs>
          <w:tab w:val="left" w:pos="2400"/>
        </w:tabs>
        <w:rPr>
          <w:b/>
          <w:color w:val="FF0000"/>
        </w:rPr>
      </w:pPr>
    </w:p>
    <w:p w14:paraId="4EB95E54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A7D24" w14:textId="77777777" w:rsidR="00AC5C43" w:rsidRDefault="00AC5C43">
      <w:pPr>
        <w:spacing w:before="0" w:after="0"/>
      </w:pPr>
      <w:r>
        <w:separator/>
      </w:r>
    </w:p>
  </w:endnote>
  <w:endnote w:type="continuationSeparator" w:id="0">
    <w:p w14:paraId="7B38C16F" w14:textId="77777777" w:rsidR="00AC5C43" w:rsidRDefault="00AC5C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0ACCD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2D5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D67C49" wp14:editId="406AF348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4E6A38D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F1D6071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D67C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74E6A38D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F1D6071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203E73F" wp14:editId="4ACB50C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01710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DE2F5" w14:textId="77777777" w:rsidR="00AC5C43" w:rsidRDefault="00AC5C43">
      <w:pPr>
        <w:spacing w:before="0" w:after="0"/>
      </w:pPr>
      <w:r>
        <w:separator/>
      </w:r>
    </w:p>
  </w:footnote>
  <w:footnote w:type="continuationSeparator" w:id="0">
    <w:p w14:paraId="7E2300AE" w14:textId="77777777" w:rsidR="00AC5C43" w:rsidRDefault="00AC5C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54DAC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182D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42CE45C" wp14:editId="794192D5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4353E3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AAE77E" wp14:editId="2E7FBF3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4A0F5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AB803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6302A"/>
    <w:multiLevelType w:val="hybridMultilevel"/>
    <w:tmpl w:val="CEEE1C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A10845"/>
    <w:multiLevelType w:val="hybridMultilevel"/>
    <w:tmpl w:val="F3803E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4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3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372"/>
    <w:rsid w:val="00002DC1"/>
    <w:rsid w:val="000033BD"/>
    <w:rsid w:val="0007243A"/>
    <w:rsid w:val="00082C62"/>
    <w:rsid w:val="000B231F"/>
    <w:rsid w:val="000C1804"/>
    <w:rsid w:val="000D5B84"/>
    <w:rsid w:val="000E194B"/>
    <w:rsid w:val="00110217"/>
    <w:rsid w:val="00152AC3"/>
    <w:rsid w:val="00156AF3"/>
    <w:rsid w:val="0019491D"/>
    <w:rsid w:val="001D4CC9"/>
    <w:rsid w:val="001F74AD"/>
    <w:rsid w:val="002C5F79"/>
    <w:rsid w:val="002D07A8"/>
    <w:rsid w:val="003405EA"/>
    <w:rsid w:val="003916EC"/>
    <w:rsid w:val="003F7F14"/>
    <w:rsid w:val="00404B31"/>
    <w:rsid w:val="00474F67"/>
    <w:rsid w:val="0048500D"/>
    <w:rsid w:val="004A081A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5FFC"/>
    <w:rsid w:val="0087289A"/>
    <w:rsid w:val="00893372"/>
    <w:rsid w:val="008C1F1C"/>
    <w:rsid w:val="008D475A"/>
    <w:rsid w:val="008D47A6"/>
    <w:rsid w:val="009975A0"/>
    <w:rsid w:val="009C5C6E"/>
    <w:rsid w:val="00A2454C"/>
    <w:rsid w:val="00A35F30"/>
    <w:rsid w:val="00AC5C43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C1E83"/>
    <w:rsid w:val="00DE29A8"/>
    <w:rsid w:val="00E36FB3"/>
    <w:rsid w:val="00E74CA1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FFF93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4CC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93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4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C:\Users\jgboa\AppData\Local\Temp\Temp4_wetransfer-cd4365.zip\ST BLANK WS Learner BSE.dotx</Template>
  <TotalTime>3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7</cp:revision>
  <cp:lastPrinted>2013-05-15T12:05:00Z</cp:lastPrinted>
  <dcterms:created xsi:type="dcterms:W3CDTF">2021-07-06T09:28:00Z</dcterms:created>
  <dcterms:modified xsi:type="dcterms:W3CDTF">2021-07-23T07:04:00Z</dcterms:modified>
</cp:coreProperties>
</file>