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C7B26" w14:textId="5FE5CDF3" w:rsidR="00BA45EE" w:rsidRPr="007F05E6" w:rsidRDefault="00BA45EE" w:rsidP="00474F67">
      <w:pPr>
        <w:pStyle w:val="Unittitle"/>
      </w:pPr>
      <w:r>
        <w:t>8.</w:t>
      </w:r>
      <w:r w:rsidR="00B365C3">
        <w:t xml:space="preserve"> </w:t>
      </w:r>
      <w:r>
        <w:t xml:space="preserve">Construction </w:t>
      </w:r>
      <w:r w:rsidR="00B365C3">
        <w:t>i</w:t>
      </w:r>
      <w:r>
        <w:t xml:space="preserve">nformation and </w:t>
      </w:r>
      <w:r w:rsidR="00B365C3">
        <w:t>d</w:t>
      </w:r>
      <w:r>
        <w:t xml:space="preserve">ata </w:t>
      </w:r>
      <w:r w:rsidR="00B365C3">
        <w:t>p</w:t>
      </w:r>
      <w:r>
        <w:t>rinciples</w:t>
      </w:r>
    </w:p>
    <w:p w14:paraId="55B26C6C" w14:textId="22DA0ED8" w:rsidR="00BA45EE" w:rsidRPr="001E2BA2" w:rsidRDefault="00BA45EE" w:rsidP="00355EC5">
      <w:pPr>
        <w:pStyle w:val="Heading1"/>
      </w:pPr>
      <w:r w:rsidRPr="00692A45">
        <w:t xml:space="preserve">Worksheet </w:t>
      </w:r>
      <w:r w:rsidR="00B365C3">
        <w:t>1</w:t>
      </w:r>
      <w:r w:rsidR="00D25DF1">
        <w:t>2</w:t>
      </w:r>
      <w:r w:rsidRPr="00692A45">
        <w:t xml:space="preserve">: </w:t>
      </w:r>
      <w:r w:rsidR="00D25DF1">
        <w:t>Dat</w:t>
      </w:r>
      <w:r w:rsidR="00420288">
        <w:t>a</w:t>
      </w:r>
      <w:r w:rsidR="00D25DF1">
        <w:t xml:space="preserve"> </w:t>
      </w:r>
      <w:r w:rsidR="00355EC5">
        <w:t>loss</w:t>
      </w:r>
      <w:r w:rsidRPr="00D7583C">
        <w:t xml:space="preserve"> </w:t>
      </w:r>
      <w:r w:rsidRPr="00692A45">
        <w:t>(</w:t>
      </w:r>
      <w:r>
        <w:t>tutor</w:t>
      </w:r>
      <w:r w:rsidRPr="00692A45">
        <w:t>)</w:t>
      </w:r>
    </w:p>
    <w:p w14:paraId="38F63F28" w14:textId="77777777" w:rsidR="00BA45EE" w:rsidRPr="0033620C" w:rsidRDefault="00BA45EE" w:rsidP="00BA45EE">
      <w:pPr>
        <w:pStyle w:val="Answer"/>
        <w:numPr>
          <w:ilvl w:val="0"/>
          <w:numId w:val="36"/>
        </w:numPr>
      </w:pPr>
      <w:r>
        <w:t>What could happen to your devices if there was a surge in electricity?</w:t>
      </w:r>
    </w:p>
    <w:p w14:paraId="59E1A5CA" w14:textId="77777777" w:rsidR="00BA45EE" w:rsidRPr="008B5020" w:rsidRDefault="00BA45EE" w:rsidP="00423C05">
      <w:pPr>
        <w:pStyle w:val="Answer"/>
        <w:ind w:left="360"/>
        <w:rPr>
          <w:color w:val="FF0000"/>
        </w:rPr>
      </w:pPr>
      <w:r w:rsidRPr="008B5020">
        <w:rPr>
          <w:color w:val="FF0000"/>
        </w:rPr>
        <w:t>Loss of data</w:t>
      </w:r>
      <w:r>
        <w:rPr>
          <w:color w:val="FF0000"/>
        </w:rPr>
        <w:t>.</w:t>
      </w:r>
    </w:p>
    <w:p w14:paraId="40A2226E" w14:textId="77777777" w:rsidR="00BA45EE" w:rsidRDefault="00BA45EE" w:rsidP="006E64C3">
      <w:pPr>
        <w:pStyle w:val="Answer"/>
        <w:ind w:left="720"/>
      </w:pPr>
    </w:p>
    <w:p w14:paraId="270FACF4" w14:textId="77777777" w:rsidR="00BA45EE" w:rsidRPr="0033620C" w:rsidRDefault="00BA45EE" w:rsidP="00423C05">
      <w:pPr>
        <w:pStyle w:val="Answer"/>
        <w:numPr>
          <w:ilvl w:val="0"/>
          <w:numId w:val="36"/>
        </w:numPr>
        <w:spacing w:before="0" w:after="0"/>
      </w:pPr>
      <w:r>
        <w:t>How can you prevent your hardware becoming obsolete?</w:t>
      </w:r>
    </w:p>
    <w:p w14:paraId="53D4698D" w14:textId="77777777" w:rsidR="00423C05" w:rsidRDefault="00423C05" w:rsidP="00423C05">
      <w:pPr>
        <w:pStyle w:val="Answer"/>
        <w:spacing w:before="0" w:after="0"/>
        <w:ind w:left="720"/>
        <w:rPr>
          <w:color w:val="FF0000"/>
        </w:rPr>
      </w:pPr>
    </w:p>
    <w:p w14:paraId="626F35FC" w14:textId="2F5E684F" w:rsidR="00BA45EE" w:rsidRPr="008B5020" w:rsidRDefault="00BA45EE" w:rsidP="00423C05">
      <w:pPr>
        <w:pStyle w:val="Answer"/>
        <w:spacing w:before="0" w:after="0"/>
        <w:rPr>
          <w:color w:val="FF0000"/>
        </w:rPr>
      </w:pPr>
      <w:r w:rsidRPr="008B5020">
        <w:rPr>
          <w:color w:val="FF0000"/>
        </w:rPr>
        <w:t>Update firmware and adopt the additional functionalities and capabilities that come with the firmware update.</w:t>
      </w:r>
    </w:p>
    <w:p w14:paraId="5F76EAE6" w14:textId="77777777" w:rsidR="00BA45EE" w:rsidRDefault="00BA45EE" w:rsidP="00D9717F">
      <w:pPr>
        <w:pStyle w:val="Answer"/>
        <w:ind w:left="720"/>
        <w:rPr>
          <w:b/>
          <w:bCs/>
        </w:rPr>
      </w:pPr>
    </w:p>
    <w:p w14:paraId="701E5809" w14:textId="75E3CEEC" w:rsidR="00BA45EE" w:rsidRPr="00EC3CD1" w:rsidRDefault="00355EC5" w:rsidP="00423C05">
      <w:pPr>
        <w:pStyle w:val="Answer"/>
        <w:numPr>
          <w:ilvl w:val="0"/>
          <w:numId w:val="36"/>
        </w:numPr>
        <w:spacing w:before="0" w:after="0"/>
      </w:pPr>
      <w:r>
        <w:t>Hardware-based encryption offers protection against what types of attack?</w:t>
      </w:r>
    </w:p>
    <w:p w14:paraId="7E985917" w14:textId="77777777" w:rsidR="00423C05" w:rsidRDefault="00423C05" w:rsidP="00423C05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279E3D66" w14:textId="2953A7B8" w:rsidR="00BA45EE" w:rsidRPr="008B5020" w:rsidRDefault="00355EC5" w:rsidP="00423C0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Cold boot, malicious, brute force</w:t>
      </w:r>
      <w:r w:rsidR="0081727B">
        <w:rPr>
          <w:color w:val="FF0000"/>
        </w:rPr>
        <w:t>.</w:t>
      </w:r>
    </w:p>
    <w:p w14:paraId="7CA63124" w14:textId="77777777" w:rsidR="00BA45EE" w:rsidRPr="004908A7" w:rsidRDefault="00BA45EE" w:rsidP="007E4D93">
      <w:pPr>
        <w:pStyle w:val="Answernumbered"/>
        <w:numPr>
          <w:ilvl w:val="0"/>
          <w:numId w:val="0"/>
        </w:numPr>
        <w:ind w:left="709"/>
      </w:pPr>
    </w:p>
    <w:p w14:paraId="0EB83009" w14:textId="77777777" w:rsidR="00BA45EE" w:rsidRDefault="00BA45EE" w:rsidP="004E27D6">
      <w:pPr>
        <w:pStyle w:val="Answernumbered"/>
        <w:numPr>
          <w:ilvl w:val="0"/>
          <w:numId w:val="0"/>
        </w:numPr>
        <w:ind w:left="709"/>
      </w:pPr>
    </w:p>
    <w:p w14:paraId="1E88F69E" w14:textId="77777777" w:rsidR="00474F67" w:rsidRDefault="00474F67" w:rsidP="00474F67">
      <w:pPr>
        <w:rPr>
          <w:rFonts w:cs="Arial"/>
          <w:szCs w:val="22"/>
        </w:rPr>
      </w:pPr>
    </w:p>
    <w:p w14:paraId="0769CD6A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549F3" w14:textId="77777777" w:rsidR="00B90826" w:rsidRDefault="00B90826">
      <w:pPr>
        <w:spacing w:before="0" w:after="0"/>
      </w:pPr>
      <w:r>
        <w:separator/>
      </w:r>
    </w:p>
  </w:endnote>
  <w:endnote w:type="continuationSeparator" w:id="0">
    <w:p w14:paraId="6F8D6546" w14:textId="77777777" w:rsidR="00B90826" w:rsidRDefault="00B908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E8B69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87E1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DA4877" wp14:editId="7E1ABEA4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D615CDA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B33E01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DA487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D615CDA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B33E01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310895F" wp14:editId="0C72DBA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90826">
      <w:fldChar w:fldCharType="begin"/>
    </w:r>
    <w:r w:rsidR="00B90826">
      <w:instrText xml:space="preserve"> NUMPAGES   \* MERGEFORMAT </w:instrText>
    </w:r>
    <w:r w:rsidR="00B90826">
      <w:fldChar w:fldCharType="separate"/>
    </w:r>
    <w:r w:rsidR="00F03E33">
      <w:t>1</w:t>
    </w:r>
    <w:r w:rsidR="00B9082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E54BB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BD3DA" w14:textId="77777777" w:rsidR="00B90826" w:rsidRDefault="00B90826">
      <w:pPr>
        <w:spacing w:before="0" w:after="0"/>
      </w:pPr>
      <w:r>
        <w:separator/>
      </w:r>
    </w:p>
  </w:footnote>
  <w:footnote w:type="continuationSeparator" w:id="0">
    <w:p w14:paraId="7BAEB4E8" w14:textId="77777777" w:rsidR="00B90826" w:rsidRDefault="00B908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8DD78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D84B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D3068A9" wp14:editId="152BC6E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A4A4C5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B7B6064" wp14:editId="572DC48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AC9BA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34F1A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B06018"/>
    <w:multiLevelType w:val="hybridMultilevel"/>
    <w:tmpl w:val="95FEC7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02808"/>
    <w:multiLevelType w:val="hybridMultilevel"/>
    <w:tmpl w:val="074437E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18"/>
  </w:num>
  <w:num w:numId="5">
    <w:abstractNumId w:val="9"/>
  </w:num>
  <w:num w:numId="6">
    <w:abstractNumId w:val="17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7"/>
  </w:num>
  <w:num w:numId="13">
    <w:abstractNumId w:val="14"/>
  </w:num>
  <w:num w:numId="14">
    <w:abstractNumId w:val="21"/>
  </w:num>
  <w:num w:numId="15">
    <w:abstractNumId w:val="12"/>
  </w:num>
  <w:num w:numId="16">
    <w:abstractNumId w:val="8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"/>
  </w:num>
  <w:num w:numId="36">
    <w:abstractNumId w:val="20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5EE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55EC5"/>
    <w:rsid w:val="003916EC"/>
    <w:rsid w:val="003F7F14"/>
    <w:rsid w:val="00404B31"/>
    <w:rsid w:val="00420288"/>
    <w:rsid w:val="00423C05"/>
    <w:rsid w:val="00474AEA"/>
    <w:rsid w:val="00474F67"/>
    <w:rsid w:val="0048500D"/>
    <w:rsid w:val="00524E1B"/>
    <w:rsid w:val="006124C0"/>
    <w:rsid w:val="006135C0"/>
    <w:rsid w:val="00662178"/>
    <w:rsid w:val="006642FD"/>
    <w:rsid w:val="006807B0"/>
    <w:rsid w:val="00691B95"/>
    <w:rsid w:val="006B798A"/>
    <w:rsid w:val="006D3AA3"/>
    <w:rsid w:val="006D4994"/>
    <w:rsid w:val="006E1028"/>
    <w:rsid w:val="006E129E"/>
    <w:rsid w:val="006E19C2"/>
    <w:rsid w:val="006F7BAF"/>
    <w:rsid w:val="006F7CAF"/>
    <w:rsid w:val="00797FA7"/>
    <w:rsid w:val="0081727B"/>
    <w:rsid w:val="008C1F1C"/>
    <w:rsid w:val="008D47A6"/>
    <w:rsid w:val="0091638B"/>
    <w:rsid w:val="009975A0"/>
    <w:rsid w:val="009C5C6E"/>
    <w:rsid w:val="00A2454C"/>
    <w:rsid w:val="00AE245C"/>
    <w:rsid w:val="00B054EC"/>
    <w:rsid w:val="00B365C3"/>
    <w:rsid w:val="00B634AC"/>
    <w:rsid w:val="00B90826"/>
    <w:rsid w:val="00BA45EE"/>
    <w:rsid w:val="00BE2C21"/>
    <w:rsid w:val="00C01D20"/>
    <w:rsid w:val="00C04B28"/>
    <w:rsid w:val="00C06474"/>
    <w:rsid w:val="00C202BF"/>
    <w:rsid w:val="00C858D7"/>
    <w:rsid w:val="00C92F19"/>
    <w:rsid w:val="00CC3B85"/>
    <w:rsid w:val="00D073BC"/>
    <w:rsid w:val="00D25DF1"/>
    <w:rsid w:val="00D303A1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894A7"/>
  <w15:docId w15:val="{32E1EF12-AA89-4EC6-946C-F43274EE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9</cp:revision>
  <cp:lastPrinted>2013-05-15T12:05:00Z</cp:lastPrinted>
  <dcterms:created xsi:type="dcterms:W3CDTF">2021-09-14T15:51:00Z</dcterms:created>
  <dcterms:modified xsi:type="dcterms:W3CDTF">2021-09-24T09:15:00Z</dcterms:modified>
</cp:coreProperties>
</file>