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817B5" w14:textId="636CF44D" w:rsidR="00F42FE7" w:rsidRPr="007F05E6" w:rsidRDefault="00F42FE7" w:rsidP="00474F67">
      <w:pPr>
        <w:pStyle w:val="Unittitle"/>
      </w:pPr>
      <w:r>
        <w:t>8.</w:t>
      </w:r>
      <w:r w:rsidR="00933B1B">
        <w:t xml:space="preserve"> </w:t>
      </w:r>
      <w:r>
        <w:t xml:space="preserve">Construction </w:t>
      </w:r>
      <w:r w:rsidR="00915FF4">
        <w:t>i</w:t>
      </w:r>
      <w:r>
        <w:t xml:space="preserve">nformation and </w:t>
      </w:r>
      <w:r w:rsidR="00915FF4">
        <w:t>d</w:t>
      </w:r>
      <w:r>
        <w:t xml:space="preserve">ata </w:t>
      </w:r>
      <w:r w:rsidR="00915FF4">
        <w:t>p</w:t>
      </w:r>
      <w:r>
        <w:t>rinciples</w:t>
      </w:r>
    </w:p>
    <w:p w14:paraId="21F23FD7" w14:textId="153784E3" w:rsidR="00F42FE7" w:rsidRPr="00692A45" w:rsidRDefault="00F42FE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</w:t>
      </w:r>
      <w:r w:rsidR="002D4569">
        <w:t xml:space="preserve"> (i)</w:t>
      </w:r>
      <w:r w:rsidRPr="00692A45">
        <w:t xml:space="preserve"> (</w:t>
      </w:r>
      <w:r>
        <w:t>tutor</w:t>
      </w:r>
      <w:r w:rsidRPr="00692A45">
        <w:t>)</w:t>
      </w:r>
    </w:p>
    <w:p w14:paraId="6587E0B6" w14:textId="77777777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19B4DA68" w14:textId="3D10A46B" w:rsidR="00F42FE7" w:rsidRPr="007B0947" w:rsidRDefault="00F42FE7" w:rsidP="00383653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 xml:space="preserve">Data is </w:t>
      </w:r>
      <w:r w:rsidR="001F57C3">
        <w:rPr>
          <w:color w:val="FF0000"/>
        </w:rPr>
        <w:t>dis</w:t>
      </w:r>
      <w:r w:rsidRPr="007B0947">
        <w:rPr>
          <w:color w:val="FF0000"/>
        </w:rPr>
        <w:t>organised raw forms of numbers.</w:t>
      </w:r>
    </w:p>
    <w:p w14:paraId="4A2B7D94" w14:textId="77777777" w:rsidR="00F42FE7" w:rsidRDefault="00F42FE7" w:rsidP="00383653">
      <w:pPr>
        <w:rPr>
          <w:rFonts w:cs="Arial"/>
          <w:szCs w:val="22"/>
        </w:rPr>
      </w:pPr>
    </w:p>
    <w:p w14:paraId="017D80A5" w14:textId="17852F43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 w:rsidR="00383653">
        <w:rPr>
          <w:rFonts w:cs="Arial"/>
          <w:szCs w:val="22"/>
        </w:rPr>
        <w:t>.</w:t>
      </w:r>
    </w:p>
    <w:p w14:paraId="46BCE04E" w14:textId="42807955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>Drone</w:t>
      </w:r>
    </w:p>
    <w:p w14:paraId="56F5EA2D" w14:textId="2053C7D5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Rotary </w:t>
      </w:r>
      <w:r w:rsidR="00383653">
        <w:rPr>
          <w:color w:val="FF0000"/>
        </w:rPr>
        <w:t>l</w:t>
      </w:r>
      <w:r w:rsidRPr="007B0947">
        <w:rPr>
          <w:color w:val="FF0000"/>
        </w:rPr>
        <w:t xml:space="preserve">aser </w:t>
      </w:r>
      <w:r w:rsidR="00383653">
        <w:rPr>
          <w:color w:val="FF0000"/>
        </w:rPr>
        <w:t>l</w:t>
      </w:r>
      <w:r w:rsidRPr="007B0947">
        <w:rPr>
          <w:color w:val="FF0000"/>
        </w:rPr>
        <w:t>evel</w:t>
      </w:r>
    </w:p>
    <w:p w14:paraId="33259D7C" w14:textId="50FBEC09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Laser </w:t>
      </w:r>
      <w:r w:rsidR="00383653">
        <w:rPr>
          <w:color w:val="FF0000"/>
        </w:rPr>
        <w:t>s</w:t>
      </w:r>
      <w:r w:rsidRPr="007B0947">
        <w:rPr>
          <w:color w:val="FF0000"/>
        </w:rPr>
        <w:t>canner</w:t>
      </w:r>
    </w:p>
    <w:p w14:paraId="45176F6B" w14:textId="22270219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Robotic </w:t>
      </w:r>
      <w:r w:rsidR="00383653">
        <w:rPr>
          <w:color w:val="FF0000"/>
        </w:rPr>
        <w:t>t</w:t>
      </w:r>
      <w:r w:rsidRPr="007B0947">
        <w:rPr>
          <w:color w:val="FF0000"/>
        </w:rPr>
        <w:t xml:space="preserve">otal </w:t>
      </w:r>
      <w:r w:rsidR="00383653">
        <w:rPr>
          <w:color w:val="FF0000"/>
        </w:rPr>
        <w:t>s</w:t>
      </w:r>
      <w:r w:rsidRPr="007B0947">
        <w:rPr>
          <w:color w:val="FF0000"/>
        </w:rPr>
        <w:t>tation</w:t>
      </w:r>
    </w:p>
    <w:p w14:paraId="2F1A3FC0" w14:textId="77777777" w:rsidR="00F42FE7" w:rsidRDefault="00F42FE7" w:rsidP="00383653">
      <w:pPr>
        <w:rPr>
          <w:rFonts w:cs="Arial"/>
          <w:szCs w:val="22"/>
        </w:rPr>
      </w:pPr>
    </w:p>
    <w:p w14:paraId="1D0C8776" w14:textId="77777777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429A7353" w14:textId="77777777" w:rsidR="00F42FE7" w:rsidRPr="007B0947" w:rsidRDefault="00F42FE7" w:rsidP="00383653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>A map of the surveyed area.</w:t>
      </w:r>
    </w:p>
    <w:p w14:paraId="3A471DBB" w14:textId="77777777" w:rsidR="00F42FE7" w:rsidRDefault="00F42FE7" w:rsidP="00383653">
      <w:pPr>
        <w:rPr>
          <w:rFonts w:cs="Arial"/>
          <w:szCs w:val="22"/>
        </w:rPr>
      </w:pPr>
    </w:p>
    <w:p w14:paraId="554C5BF5" w14:textId="7FAE92C0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18DE4309" w14:textId="6740D199" w:rsidR="00F42FE7" w:rsidRPr="007B0947" w:rsidRDefault="00F42FE7" w:rsidP="00383653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B0947">
        <w:rPr>
          <w:color w:val="FF0000"/>
        </w:rPr>
        <w:t xml:space="preserve">BIM data make </w:t>
      </w:r>
      <w:r w:rsidRPr="007B0947">
        <w:rPr>
          <w:color w:val="FF0000"/>
          <w:lang w:val="en-US"/>
        </w:rPr>
        <w:t>schedules for maintaining the asset for its lifecycle easier.</w:t>
      </w:r>
    </w:p>
    <w:p w14:paraId="21BE64F2" w14:textId="77777777" w:rsidR="00F42FE7" w:rsidRDefault="00F42FE7" w:rsidP="00474F67">
      <w:pPr>
        <w:rPr>
          <w:rFonts w:cs="Arial"/>
          <w:szCs w:val="22"/>
        </w:rPr>
      </w:pPr>
    </w:p>
    <w:p w14:paraId="203365FE" w14:textId="77777777" w:rsidR="00F42FE7" w:rsidRDefault="00F42FE7" w:rsidP="006E1028">
      <w:pPr>
        <w:pStyle w:val="Answer"/>
      </w:pPr>
    </w:p>
    <w:p w14:paraId="7E855E0E" w14:textId="77777777" w:rsidR="00474F67" w:rsidRDefault="00474F67" w:rsidP="00474F67">
      <w:pPr>
        <w:rPr>
          <w:rFonts w:cs="Arial"/>
          <w:szCs w:val="22"/>
        </w:rPr>
      </w:pPr>
    </w:p>
    <w:p w14:paraId="5D7641E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FBC2" w14:textId="77777777" w:rsidR="00261336" w:rsidRDefault="00261336">
      <w:pPr>
        <w:spacing w:before="0" w:after="0"/>
      </w:pPr>
      <w:r>
        <w:separator/>
      </w:r>
    </w:p>
  </w:endnote>
  <w:endnote w:type="continuationSeparator" w:id="0">
    <w:p w14:paraId="6742C31E" w14:textId="77777777" w:rsidR="00261336" w:rsidRDefault="002613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063B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332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B880F75" wp14:editId="1DC5D41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2DD2D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DFF964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80F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392DD2D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DFF964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96584D7" wp14:editId="56A5FED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F1E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0B8A5" w14:textId="77777777" w:rsidR="00261336" w:rsidRDefault="00261336">
      <w:pPr>
        <w:spacing w:before="0" w:after="0"/>
      </w:pPr>
      <w:r>
        <w:separator/>
      </w:r>
    </w:p>
  </w:footnote>
  <w:footnote w:type="continuationSeparator" w:id="0">
    <w:p w14:paraId="7CB3502E" w14:textId="77777777" w:rsidR="00261336" w:rsidRDefault="002613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A623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817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1A41C01" wp14:editId="4FD32EA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07E85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B2744B" wp14:editId="20244C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3E77D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C26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F7DCC"/>
    <w:multiLevelType w:val="hybridMultilevel"/>
    <w:tmpl w:val="8E7245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E7"/>
    <w:rsid w:val="00002DC1"/>
    <w:rsid w:val="000033BD"/>
    <w:rsid w:val="0007243A"/>
    <w:rsid w:val="00082C62"/>
    <w:rsid w:val="000909E6"/>
    <w:rsid w:val="000B231F"/>
    <w:rsid w:val="000C1804"/>
    <w:rsid w:val="000E194B"/>
    <w:rsid w:val="00110217"/>
    <w:rsid w:val="00152AC3"/>
    <w:rsid w:val="00156AF3"/>
    <w:rsid w:val="0019491D"/>
    <w:rsid w:val="001F57C3"/>
    <w:rsid w:val="001F74AD"/>
    <w:rsid w:val="00261336"/>
    <w:rsid w:val="002D07A8"/>
    <w:rsid w:val="002D4569"/>
    <w:rsid w:val="003405EA"/>
    <w:rsid w:val="00383653"/>
    <w:rsid w:val="003916EC"/>
    <w:rsid w:val="003F7F14"/>
    <w:rsid w:val="00404B31"/>
    <w:rsid w:val="00474F67"/>
    <w:rsid w:val="0048500D"/>
    <w:rsid w:val="004F40FF"/>
    <w:rsid w:val="00524E1B"/>
    <w:rsid w:val="0056400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5FF4"/>
    <w:rsid w:val="00933B1B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254A6"/>
    <w:rsid w:val="00F03E33"/>
    <w:rsid w:val="00F15749"/>
    <w:rsid w:val="00F42A36"/>
    <w:rsid w:val="00F42FE7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4EE34"/>
  <w15:docId w15:val="{27868A83-AD08-438A-97C5-C0250F05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42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2021-09-14T13:09:00Z</dcterms:created>
  <dcterms:modified xsi:type="dcterms:W3CDTF">2021-09-23T09:20:00Z</dcterms:modified>
</cp:coreProperties>
</file>