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5FBF" w14:textId="014D5A7F" w:rsidR="00371C0F" w:rsidRPr="007F05E6" w:rsidRDefault="00371C0F" w:rsidP="00474F67">
      <w:pPr>
        <w:pStyle w:val="Unittitle"/>
      </w:pPr>
      <w:r>
        <w:t>8.</w:t>
      </w:r>
      <w:r w:rsidR="00181361">
        <w:t xml:space="preserve"> </w:t>
      </w:r>
      <w:r>
        <w:t xml:space="preserve">Construction </w:t>
      </w:r>
      <w:r w:rsidR="003E4CDA">
        <w:t>i</w:t>
      </w:r>
      <w:r>
        <w:t xml:space="preserve">nformation and </w:t>
      </w:r>
      <w:r w:rsidR="003E4CDA">
        <w:t>d</w:t>
      </w:r>
      <w:r>
        <w:t xml:space="preserve">ata </w:t>
      </w:r>
      <w:r w:rsidR="003E4CDA">
        <w:t>p</w:t>
      </w:r>
      <w:r>
        <w:t>rinciples</w:t>
      </w:r>
    </w:p>
    <w:p w14:paraId="273800CC" w14:textId="17B4B559" w:rsidR="00371C0F" w:rsidRPr="00692A45" w:rsidRDefault="00371C0F" w:rsidP="00474F67">
      <w:pPr>
        <w:pStyle w:val="Heading1"/>
      </w:pPr>
      <w:r w:rsidRPr="00692A45">
        <w:t xml:space="preserve">Worksheet </w:t>
      </w:r>
      <w:r w:rsidR="00A63354">
        <w:t>2</w:t>
      </w:r>
      <w:r w:rsidRPr="00692A45">
        <w:t xml:space="preserve">: </w:t>
      </w:r>
      <w:r>
        <w:t>Infrastructure</w:t>
      </w:r>
      <w:r w:rsidRPr="00692A45">
        <w:t xml:space="preserve"> (</w:t>
      </w:r>
      <w:r w:rsidR="005C27B3">
        <w:t>learne</w:t>
      </w:r>
      <w:r>
        <w:t>r</w:t>
      </w:r>
      <w:r w:rsidRPr="00692A45">
        <w:t>)</w:t>
      </w:r>
    </w:p>
    <w:p w14:paraId="2A8366DB" w14:textId="77777777" w:rsidR="00371C0F" w:rsidRDefault="00371C0F" w:rsidP="00A230C3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0E0DA3BF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</w:p>
    <w:p w14:paraId="3C4F951A" w14:textId="77777777" w:rsidR="00371C0F" w:rsidRDefault="001B5ED7" w:rsidP="001B5ED7">
      <w:pPr>
        <w:pStyle w:val="Answernumbered"/>
        <w:numPr>
          <w:ilvl w:val="0"/>
          <w:numId w:val="0"/>
        </w:numPr>
        <w:jc w:val="both"/>
      </w:pPr>
      <w:hyperlink r:id="rId7" w:history="1">
        <w:r w:rsidR="00371C0F" w:rsidRPr="001C38DE">
          <w:rPr>
            <w:rStyle w:val="Hyperlink"/>
          </w:rPr>
          <w:t>https://www.gov.uk/government/organisations/infrastructure-and-projects-authority</w:t>
        </w:r>
      </w:hyperlink>
    </w:p>
    <w:p w14:paraId="5417E18F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</w:p>
    <w:p w14:paraId="3334FFFE" w14:textId="77777777" w:rsidR="00371C0F" w:rsidRDefault="001B5ED7" w:rsidP="001B5ED7">
      <w:pPr>
        <w:pStyle w:val="Answernumbered"/>
        <w:numPr>
          <w:ilvl w:val="0"/>
          <w:numId w:val="0"/>
        </w:numPr>
        <w:jc w:val="both"/>
      </w:pPr>
      <w:hyperlink r:id="rId8" w:history="1">
        <w:r w:rsidR="00371C0F"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134D9356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2219F87A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595E1691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>Why are infrastructure networks essential?</w:t>
      </w:r>
    </w:p>
    <w:p w14:paraId="0994A600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6FA69616" w14:textId="08FE6352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2234E73B" w14:textId="62977CE0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689E9149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64D8ACE5" w14:textId="0F956AD8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7230967E" w14:textId="77777777" w:rsidR="003E4CDA" w:rsidRDefault="003E4CDA" w:rsidP="001B5ED7">
      <w:pPr>
        <w:pStyle w:val="Answernumbered"/>
        <w:numPr>
          <w:ilvl w:val="0"/>
          <w:numId w:val="0"/>
        </w:numPr>
        <w:ind w:left="354"/>
      </w:pPr>
    </w:p>
    <w:p w14:paraId="676DC466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9147CE1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1E428E51" w14:textId="007A8E3E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78AF8802" w14:textId="0101AA5F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37F19DE8" w14:textId="4B43AB3E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7E0D4648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7A5A8CBE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What </w:t>
      </w:r>
      <w:proofErr w:type="gramStart"/>
      <w:r>
        <w:t>are</w:t>
      </w:r>
      <w:proofErr w:type="gramEnd"/>
      <w:r>
        <w:t xml:space="preserve"> the UK national infrastructure sectors? </w:t>
      </w:r>
    </w:p>
    <w:p w14:paraId="7ED6549F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6F1EDA3B" w14:textId="31BACF56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66B0EC1C" w14:textId="2C5ECE28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4C17A228" w14:textId="41B4B944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4D342C49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0DA6FDF3" w14:textId="478D92A7" w:rsidR="00371C0F" w:rsidRDefault="009D1A4F" w:rsidP="001B5ED7">
      <w:pPr>
        <w:pStyle w:val="Answernumbered"/>
        <w:numPr>
          <w:ilvl w:val="0"/>
          <w:numId w:val="35"/>
        </w:numPr>
        <w:ind w:left="360"/>
      </w:pPr>
      <w:r>
        <w:t>Research and l</w:t>
      </w:r>
      <w:r w:rsidR="00371C0F">
        <w:t>ist some of the infrastructure projects currently taking place in the UK.</w:t>
      </w:r>
    </w:p>
    <w:p w14:paraId="5A691823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0CCFCDC9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2EA4A4EE" w14:textId="6C8A4BF1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10904C92" w14:textId="0AD645CC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594064E5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7D580065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34141CE7" w14:textId="11D478A9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Create an information sheet detailing </w:t>
      </w:r>
      <w:r w:rsidR="009D1A4F">
        <w:t>any</w:t>
      </w:r>
      <w:r>
        <w:t xml:space="preserve"> current </w:t>
      </w:r>
      <w:r w:rsidRPr="00622F1E">
        <w:t xml:space="preserve">infrastructure projects currently taking place in </w:t>
      </w:r>
      <w:r>
        <w:t xml:space="preserve">your area. </w:t>
      </w:r>
    </w:p>
    <w:p w14:paraId="02A5874A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2343CC4B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0AC90500" w14:textId="77777777" w:rsidR="00474F67" w:rsidRDefault="00474F67" w:rsidP="00474F67">
      <w:pPr>
        <w:rPr>
          <w:rFonts w:cs="Arial"/>
          <w:szCs w:val="22"/>
        </w:rPr>
      </w:pPr>
    </w:p>
    <w:p w14:paraId="5CD18693" w14:textId="77777777" w:rsidR="006E1028" w:rsidRDefault="006E1028" w:rsidP="006E1028">
      <w:pPr>
        <w:pStyle w:val="Answer"/>
      </w:pP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65F1" w14:textId="77777777" w:rsidR="00D21E71" w:rsidRDefault="00D21E71">
      <w:pPr>
        <w:spacing w:before="0" w:after="0"/>
      </w:pPr>
      <w:r>
        <w:separator/>
      </w:r>
    </w:p>
  </w:endnote>
  <w:endnote w:type="continuationSeparator" w:id="0">
    <w:p w14:paraId="31CB194F" w14:textId="77777777" w:rsidR="00D21E71" w:rsidRDefault="00D21E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A11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58A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982D49" wp14:editId="390DFB3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1FDFB8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DD6430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82D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C1FDFB8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DD6430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6A9769" wp14:editId="5C3F86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B5ED7">
      <w:fldChar w:fldCharType="begin"/>
    </w:r>
    <w:r w:rsidR="001B5ED7">
      <w:instrText xml:space="preserve"> NUMPAGES   \* MERGEFORMAT </w:instrText>
    </w:r>
    <w:r w:rsidR="001B5ED7">
      <w:fldChar w:fldCharType="separate"/>
    </w:r>
    <w:r w:rsidR="00F03E33">
      <w:t>1</w:t>
    </w:r>
    <w:r w:rsidR="001B5ED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EDF1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7EEA" w14:textId="77777777" w:rsidR="00D21E71" w:rsidRDefault="00D21E71">
      <w:pPr>
        <w:spacing w:before="0" w:after="0"/>
      </w:pPr>
      <w:r>
        <w:separator/>
      </w:r>
    </w:p>
  </w:footnote>
  <w:footnote w:type="continuationSeparator" w:id="0">
    <w:p w14:paraId="0E58108A" w14:textId="77777777" w:rsidR="00D21E71" w:rsidRDefault="00D21E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4719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81D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FB4A8C" wp14:editId="3A67D1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C7FF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D814A9" wp14:editId="6B9D67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99E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AFC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C0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81361"/>
    <w:rsid w:val="0019491D"/>
    <w:rsid w:val="001B5ED7"/>
    <w:rsid w:val="001F74AD"/>
    <w:rsid w:val="002244E2"/>
    <w:rsid w:val="002D07A8"/>
    <w:rsid w:val="003405EA"/>
    <w:rsid w:val="00371C0F"/>
    <w:rsid w:val="003916EC"/>
    <w:rsid w:val="003E4CDA"/>
    <w:rsid w:val="003F7F14"/>
    <w:rsid w:val="00404B31"/>
    <w:rsid w:val="00474F67"/>
    <w:rsid w:val="0048500D"/>
    <w:rsid w:val="00524E1B"/>
    <w:rsid w:val="005C27B3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6C19"/>
    <w:rsid w:val="009975A0"/>
    <w:rsid w:val="009C5C6E"/>
    <w:rsid w:val="009D1A4F"/>
    <w:rsid w:val="00A11680"/>
    <w:rsid w:val="00A2454C"/>
    <w:rsid w:val="00A6335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1E71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F7DA6"/>
  <w15:docId w15:val="{945AB97B-4F00-4C65-BDF5-F83C51A5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1C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2013-05-15T12:05:00Z</cp:lastPrinted>
  <dcterms:created xsi:type="dcterms:W3CDTF">2021-09-14T13:23:00Z</dcterms:created>
  <dcterms:modified xsi:type="dcterms:W3CDTF">2021-10-15T12:19:00Z</dcterms:modified>
</cp:coreProperties>
</file>