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962F1" w14:textId="5465C73D" w:rsidR="002E38B1" w:rsidRPr="007F05E6" w:rsidRDefault="002E38B1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672F2B">
        <w:t>i</w:t>
      </w:r>
      <w:r>
        <w:t xml:space="preserve">nformation and </w:t>
      </w:r>
      <w:r w:rsidR="00672F2B">
        <w:t>d</w:t>
      </w:r>
      <w:r>
        <w:t xml:space="preserve">ata </w:t>
      </w:r>
      <w:r w:rsidR="00672F2B">
        <w:t>p</w:t>
      </w:r>
      <w:r>
        <w:t>rinciples</w:t>
      </w:r>
    </w:p>
    <w:p w14:paraId="7155B427" w14:textId="19E8E1E4" w:rsidR="002E38B1" w:rsidRPr="00692A45" w:rsidRDefault="002E38B1" w:rsidP="00474F67">
      <w:pPr>
        <w:pStyle w:val="Heading1"/>
      </w:pPr>
      <w:r w:rsidRPr="00692A45">
        <w:t xml:space="preserve">Worksheet </w:t>
      </w:r>
      <w:r w:rsidR="00672F2B">
        <w:t>3</w:t>
      </w:r>
      <w:r w:rsidRPr="00692A45">
        <w:t xml:space="preserve">: </w:t>
      </w:r>
      <w:r>
        <w:t xml:space="preserve">Data </w:t>
      </w:r>
      <w:r w:rsidR="00672F2B">
        <w:t>(ii)</w:t>
      </w:r>
      <w:r>
        <w:t xml:space="preserve"> </w:t>
      </w:r>
      <w:r w:rsidRPr="00692A45">
        <w:t>(</w:t>
      </w:r>
      <w:r>
        <w:t>tutor</w:t>
      </w:r>
      <w:r w:rsidRPr="00692A45">
        <w:t>)</w:t>
      </w:r>
    </w:p>
    <w:p w14:paraId="7FED3EFD" w14:textId="7BD8370E" w:rsidR="002E38B1" w:rsidRPr="00E049B3" w:rsidRDefault="002E38B1" w:rsidP="002E38B1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E049B3">
        <w:rPr>
          <w:rFonts w:cs="Arial"/>
          <w:szCs w:val="22"/>
        </w:rPr>
        <w:t xml:space="preserve">What are </w:t>
      </w:r>
      <w:r w:rsidR="009C1AC7">
        <w:rPr>
          <w:rFonts w:cs="Arial"/>
          <w:szCs w:val="22"/>
        </w:rPr>
        <w:t>o</w:t>
      </w:r>
      <w:r w:rsidRPr="00E049B3">
        <w:rPr>
          <w:rFonts w:cs="Arial"/>
          <w:szCs w:val="22"/>
        </w:rPr>
        <w:t xml:space="preserve">perational </w:t>
      </w:r>
      <w:r w:rsidR="009C1AC7">
        <w:rPr>
          <w:rFonts w:cs="Arial"/>
          <w:szCs w:val="22"/>
        </w:rPr>
        <w:t>c</w:t>
      </w:r>
      <w:r w:rsidRPr="00E049B3">
        <w:rPr>
          <w:rFonts w:cs="Arial"/>
          <w:szCs w:val="22"/>
        </w:rPr>
        <w:t>osts?</w:t>
      </w:r>
    </w:p>
    <w:p w14:paraId="4B9675CE" w14:textId="34405EBB" w:rsidR="002E38B1" w:rsidRPr="00E049B3" w:rsidRDefault="006238F5" w:rsidP="006238F5">
      <w:pPr>
        <w:pStyle w:val="Answer"/>
        <w:ind w:left="360"/>
        <w:rPr>
          <w:color w:val="FF0000"/>
        </w:rPr>
      </w:pPr>
      <w:r>
        <w:rPr>
          <w:color w:val="FF0000"/>
        </w:rPr>
        <w:t>T</w:t>
      </w:r>
      <w:r w:rsidR="002E38B1" w:rsidRPr="00E049B3">
        <w:rPr>
          <w:color w:val="FF0000"/>
        </w:rPr>
        <w:t>he costs incurred by the day</w:t>
      </w:r>
      <w:r w:rsidR="002E38B1">
        <w:rPr>
          <w:color w:val="FF0000"/>
        </w:rPr>
        <w:t>-</w:t>
      </w:r>
      <w:r w:rsidR="002E38B1" w:rsidRPr="00E049B3">
        <w:rPr>
          <w:color w:val="FF0000"/>
        </w:rPr>
        <w:t>to</w:t>
      </w:r>
      <w:r w:rsidR="002E38B1">
        <w:rPr>
          <w:color w:val="FF0000"/>
        </w:rPr>
        <w:t>-</w:t>
      </w:r>
      <w:r w:rsidR="002E38B1" w:rsidRPr="00E049B3">
        <w:rPr>
          <w:color w:val="FF0000"/>
        </w:rPr>
        <w:t>day operation of a building.</w:t>
      </w:r>
    </w:p>
    <w:p w14:paraId="66325073" w14:textId="77777777" w:rsidR="002E38B1" w:rsidRDefault="002E38B1" w:rsidP="00110217">
      <w:pPr>
        <w:rPr>
          <w:rFonts w:cs="Arial"/>
          <w:szCs w:val="22"/>
        </w:rPr>
      </w:pPr>
    </w:p>
    <w:p w14:paraId="33454C35" w14:textId="32D06929" w:rsidR="002E38B1" w:rsidRPr="00E049B3" w:rsidRDefault="002E38B1" w:rsidP="002E38B1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E049B3">
        <w:rPr>
          <w:rFonts w:cs="Arial"/>
          <w:szCs w:val="22"/>
        </w:rPr>
        <w:t>Name three</w:t>
      </w:r>
      <w:r w:rsidR="00F90765">
        <w:rPr>
          <w:rFonts w:cs="Arial"/>
          <w:szCs w:val="22"/>
        </w:rPr>
        <w:t xml:space="preserve"> or more</w:t>
      </w:r>
      <w:r w:rsidRPr="00E049B3">
        <w:rPr>
          <w:rFonts w:cs="Arial"/>
          <w:szCs w:val="22"/>
        </w:rPr>
        <w:t xml:space="preserve"> ways a digital operational cost monitoring tool assist</w:t>
      </w:r>
      <w:r w:rsidR="009C1AC7">
        <w:rPr>
          <w:rFonts w:cs="Arial"/>
          <w:szCs w:val="22"/>
        </w:rPr>
        <w:t>s</w:t>
      </w:r>
      <w:r w:rsidRPr="00E049B3">
        <w:rPr>
          <w:rFonts w:cs="Arial"/>
          <w:szCs w:val="22"/>
        </w:rPr>
        <w:t xml:space="preserve"> a </w:t>
      </w:r>
      <w:r w:rsidR="009C1AC7">
        <w:rPr>
          <w:rFonts w:cs="Arial"/>
          <w:szCs w:val="22"/>
        </w:rPr>
        <w:t>b</w:t>
      </w:r>
      <w:r w:rsidRPr="00E049B3">
        <w:rPr>
          <w:rFonts w:cs="Arial"/>
          <w:szCs w:val="22"/>
        </w:rPr>
        <w:t xml:space="preserve">uilding </w:t>
      </w:r>
      <w:r w:rsidR="009C1AC7">
        <w:rPr>
          <w:rFonts w:cs="Arial"/>
          <w:szCs w:val="22"/>
        </w:rPr>
        <w:t>s</w:t>
      </w:r>
      <w:r w:rsidRPr="00E049B3">
        <w:rPr>
          <w:rFonts w:cs="Arial"/>
          <w:szCs w:val="22"/>
        </w:rPr>
        <w:t xml:space="preserve">ervices </w:t>
      </w:r>
      <w:r w:rsidR="009C1AC7">
        <w:rPr>
          <w:rFonts w:cs="Arial"/>
          <w:szCs w:val="22"/>
        </w:rPr>
        <w:t>e</w:t>
      </w:r>
      <w:r w:rsidRPr="00E049B3">
        <w:rPr>
          <w:rFonts w:cs="Arial"/>
          <w:szCs w:val="22"/>
        </w:rPr>
        <w:t>ngineer</w:t>
      </w:r>
      <w:r w:rsidR="009C1AC7">
        <w:rPr>
          <w:rFonts w:cs="Arial"/>
          <w:szCs w:val="22"/>
        </w:rPr>
        <w:t>.</w:t>
      </w:r>
    </w:p>
    <w:p w14:paraId="04894D79" w14:textId="005F0CCF" w:rsidR="002E38B1" w:rsidRPr="00E049B3" w:rsidRDefault="002E38B1" w:rsidP="009C1AC7">
      <w:pPr>
        <w:pStyle w:val="Answernumbered"/>
        <w:numPr>
          <w:ilvl w:val="0"/>
          <w:numId w:val="37"/>
        </w:numPr>
        <w:ind w:left="717"/>
        <w:rPr>
          <w:color w:val="FF0000"/>
        </w:rPr>
      </w:pPr>
      <w:r w:rsidRPr="00E049B3">
        <w:rPr>
          <w:color w:val="FF0000"/>
        </w:rPr>
        <w:t>Producing life</w:t>
      </w:r>
      <w:r w:rsidR="00F90765">
        <w:rPr>
          <w:color w:val="FF0000"/>
        </w:rPr>
        <w:t xml:space="preserve"> </w:t>
      </w:r>
      <w:r w:rsidRPr="00E049B3">
        <w:rPr>
          <w:color w:val="FF0000"/>
        </w:rPr>
        <w:t>cycle costings</w:t>
      </w:r>
    </w:p>
    <w:p w14:paraId="226DC19F" w14:textId="18696818" w:rsidR="002E38B1" w:rsidRPr="00E049B3" w:rsidRDefault="009C1AC7" w:rsidP="009C1AC7">
      <w:pPr>
        <w:pStyle w:val="Answernumbered"/>
        <w:numPr>
          <w:ilvl w:val="0"/>
          <w:numId w:val="37"/>
        </w:numPr>
        <w:ind w:left="717"/>
        <w:rPr>
          <w:color w:val="FF0000"/>
        </w:rPr>
      </w:pPr>
      <w:r>
        <w:rPr>
          <w:color w:val="FF0000"/>
        </w:rPr>
        <w:t>B</w:t>
      </w:r>
      <w:r w:rsidR="002E38B1" w:rsidRPr="00E049B3">
        <w:rPr>
          <w:color w:val="FF0000"/>
        </w:rPr>
        <w:t xml:space="preserve">enchmarking </w:t>
      </w:r>
    </w:p>
    <w:p w14:paraId="67A9C01C" w14:textId="54E00677" w:rsidR="002E38B1" w:rsidRPr="00E049B3" w:rsidRDefault="009C1AC7" w:rsidP="009C1AC7">
      <w:pPr>
        <w:pStyle w:val="Answernumbered"/>
        <w:numPr>
          <w:ilvl w:val="0"/>
          <w:numId w:val="37"/>
        </w:numPr>
        <w:ind w:left="717"/>
        <w:rPr>
          <w:color w:val="FF0000"/>
        </w:rPr>
      </w:pPr>
      <w:r>
        <w:rPr>
          <w:color w:val="FF0000"/>
        </w:rPr>
        <w:t>P</w:t>
      </w:r>
      <w:r w:rsidR="002E38B1" w:rsidRPr="00E049B3">
        <w:rPr>
          <w:color w:val="FF0000"/>
        </w:rPr>
        <w:t xml:space="preserve">lanning </w:t>
      </w:r>
    </w:p>
    <w:p w14:paraId="763BD9B8" w14:textId="5ABD61A2" w:rsidR="002E38B1" w:rsidRPr="00E049B3" w:rsidRDefault="009C1AC7" w:rsidP="009C1AC7">
      <w:pPr>
        <w:pStyle w:val="Answernumbered"/>
        <w:numPr>
          <w:ilvl w:val="0"/>
          <w:numId w:val="37"/>
        </w:numPr>
        <w:ind w:left="717"/>
        <w:rPr>
          <w:color w:val="FF0000"/>
        </w:rPr>
      </w:pPr>
      <w:r>
        <w:rPr>
          <w:color w:val="FF0000"/>
        </w:rPr>
        <w:t>B</w:t>
      </w:r>
      <w:r w:rsidR="002E38B1" w:rsidRPr="00E049B3">
        <w:rPr>
          <w:color w:val="FF0000"/>
        </w:rPr>
        <w:t xml:space="preserve">udgeting </w:t>
      </w:r>
    </w:p>
    <w:p w14:paraId="711C6918" w14:textId="37FBD8F6" w:rsidR="002E38B1" w:rsidRPr="00E049B3" w:rsidRDefault="009C1AC7" w:rsidP="009C1AC7">
      <w:pPr>
        <w:pStyle w:val="Answernumbered"/>
        <w:numPr>
          <w:ilvl w:val="0"/>
          <w:numId w:val="37"/>
        </w:numPr>
        <w:ind w:left="717"/>
        <w:rPr>
          <w:color w:val="FF0000"/>
        </w:rPr>
      </w:pPr>
      <w:r>
        <w:rPr>
          <w:color w:val="FF0000"/>
        </w:rPr>
        <w:t>F</w:t>
      </w:r>
      <w:r w:rsidR="002E38B1" w:rsidRPr="00E049B3">
        <w:rPr>
          <w:color w:val="FF0000"/>
        </w:rPr>
        <w:t>orecasting, estimating and cost control</w:t>
      </w:r>
    </w:p>
    <w:p w14:paraId="69F8A44B" w14:textId="7F8E1B03" w:rsidR="002E38B1" w:rsidRPr="00E049B3" w:rsidRDefault="009C1AC7" w:rsidP="009C1AC7">
      <w:pPr>
        <w:pStyle w:val="Answernumbered"/>
        <w:numPr>
          <w:ilvl w:val="0"/>
          <w:numId w:val="37"/>
        </w:numPr>
        <w:ind w:left="717"/>
        <w:rPr>
          <w:color w:val="FF0000"/>
        </w:rPr>
      </w:pPr>
      <w:r>
        <w:rPr>
          <w:color w:val="FF0000"/>
        </w:rPr>
        <w:t>Calculating</w:t>
      </w:r>
      <w:r w:rsidR="002E38B1" w:rsidRPr="00E049B3">
        <w:rPr>
          <w:color w:val="FF0000"/>
        </w:rPr>
        <w:t xml:space="preserve"> running costs and refurbishment costs</w:t>
      </w:r>
    </w:p>
    <w:p w14:paraId="02C3C4B7" w14:textId="02128BF0" w:rsidR="002E38B1" w:rsidRPr="00E049B3" w:rsidRDefault="002E38B1" w:rsidP="009C1AC7">
      <w:pPr>
        <w:pStyle w:val="Answernumbered"/>
        <w:numPr>
          <w:ilvl w:val="0"/>
          <w:numId w:val="37"/>
        </w:numPr>
        <w:ind w:left="717"/>
        <w:rPr>
          <w:rFonts w:cs="Arial"/>
          <w:color w:val="FF0000"/>
          <w:szCs w:val="22"/>
        </w:rPr>
      </w:pPr>
      <w:r w:rsidRPr="00E049B3">
        <w:rPr>
          <w:color w:val="FF0000"/>
        </w:rPr>
        <w:t>Compar</w:t>
      </w:r>
      <w:r w:rsidR="009C1AC7">
        <w:rPr>
          <w:color w:val="FF0000"/>
        </w:rPr>
        <w:t>ing</w:t>
      </w:r>
      <w:r w:rsidRPr="00E049B3">
        <w:rPr>
          <w:color w:val="FF0000"/>
        </w:rPr>
        <w:t xml:space="preserve"> component costs </w:t>
      </w:r>
    </w:p>
    <w:p w14:paraId="2B5E5070" w14:textId="77777777" w:rsidR="002E38B1" w:rsidRDefault="002E38B1" w:rsidP="00834D42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5C4095C1" w14:textId="77777777" w:rsidR="002E38B1" w:rsidRDefault="002E38B1" w:rsidP="002E38B1">
      <w:pPr>
        <w:pStyle w:val="ListParagraph"/>
        <w:numPr>
          <w:ilvl w:val="0"/>
          <w:numId w:val="36"/>
        </w:numPr>
      </w:pPr>
      <w:r w:rsidRPr="00E049B3">
        <w:rPr>
          <w:rFonts w:cs="Arial"/>
          <w:szCs w:val="22"/>
        </w:rPr>
        <w:t>Select the correct statement:</w:t>
      </w:r>
    </w:p>
    <w:p w14:paraId="34BDFF61" w14:textId="338FAD60" w:rsidR="002E38B1" w:rsidRPr="0000125B" w:rsidRDefault="002E38B1" w:rsidP="009C1AC7">
      <w:pPr>
        <w:pStyle w:val="Answer"/>
        <w:numPr>
          <w:ilvl w:val="0"/>
          <w:numId w:val="38"/>
        </w:numPr>
        <w:ind w:left="720"/>
        <w:rPr>
          <w:color w:val="FF0000"/>
        </w:rPr>
      </w:pPr>
      <w:r w:rsidRPr="0000125B">
        <w:rPr>
          <w:color w:val="FF0000"/>
        </w:rPr>
        <w:t xml:space="preserve">Enterprise systems integrate </w:t>
      </w:r>
      <w:proofErr w:type="gramStart"/>
      <w:r w:rsidRPr="0000125B">
        <w:rPr>
          <w:color w:val="FF0000"/>
        </w:rPr>
        <w:t>a number of</w:t>
      </w:r>
      <w:proofErr w:type="gramEnd"/>
      <w:r w:rsidRPr="0000125B">
        <w:rPr>
          <w:color w:val="FF0000"/>
        </w:rPr>
        <w:t xml:space="preserve"> different applications</w:t>
      </w:r>
      <w:r w:rsidR="009C1AC7">
        <w:rPr>
          <w:color w:val="FF0000"/>
        </w:rPr>
        <w:t>. T</w:t>
      </w:r>
      <w:r w:rsidRPr="0000125B">
        <w:rPr>
          <w:color w:val="FF0000"/>
        </w:rPr>
        <w:t>hey can replace several independent systems that may or may not interact with</w:t>
      </w:r>
      <w:r w:rsidR="009C1AC7">
        <w:rPr>
          <w:color w:val="FF0000"/>
        </w:rPr>
        <w:t xml:space="preserve"> one an</w:t>
      </w:r>
      <w:r w:rsidRPr="0000125B">
        <w:rPr>
          <w:color w:val="FF0000"/>
        </w:rPr>
        <w:t>other.</w:t>
      </w:r>
    </w:p>
    <w:p w14:paraId="77FB0626" w14:textId="3AB9807D" w:rsidR="002E38B1" w:rsidRDefault="002E38B1" w:rsidP="009C1AC7">
      <w:pPr>
        <w:pStyle w:val="Answer"/>
        <w:numPr>
          <w:ilvl w:val="0"/>
          <w:numId w:val="38"/>
        </w:numPr>
        <w:ind w:left="720"/>
      </w:pPr>
      <w:r w:rsidRPr="00F70001">
        <w:t xml:space="preserve">Enterprise systems </w:t>
      </w:r>
      <w:r>
        <w:t>are completely stand</w:t>
      </w:r>
      <w:r w:rsidR="009C1AC7">
        <w:t>-</w:t>
      </w:r>
      <w:r>
        <w:t>alone,</w:t>
      </w:r>
      <w:r w:rsidRPr="00F70001">
        <w:t xml:space="preserve"> </w:t>
      </w:r>
      <w:r>
        <w:t xml:space="preserve">replacing </w:t>
      </w:r>
      <w:r w:rsidRPr="00F70001">
        <w:t>different applications</w:t>
      </w:r>
      <w:r>
        <w:t>.</w:t>
      </w:r>
    </w:p>
    <w:p w14:paraId="7427DECE" w14:textId="77777777" w:rsidR="002E38B1" w:rsidRDefault="002E38B1" w:rsidP="00474F67">
      <w:pPr>
        <w:rPr>
          <w:rFonts w:cs="Arial"/>
          <w:szCs w:val="22"/>
        </w:rPr>
      </w:pPr>
    </w:p>
    <w:p w14:paraId="2422BEEA" w14:textId="5590D4D4" w:rsidR="003C6A49" w:rsidRPr="0000125B" w:rsidRDefault="00F90765" w:rsidP="003C6A49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Define the following, with examples.</w:t>
      </w:r>
      <w:r w:rsidR="003C6A49">
        <w:rPr>
          <w:rFonts w:cs="Arial"/>
          <w:szCs w:val="22"/>
        </w:rPr>
        <w:t xml:space="preserve"> </w:t>
      </w:r>
    </w:p>
    <w:p w14:paraId="6402E169" w14:textId="77777777" w:rsidR="003C6A49" w:rsidRPr="002C5837" w:rsidRDefault="003C6A49" w:rsidP="006238F5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2C5837">
        <w:t xml:space="preserve">Private utility services are </w:t>
      </w:r>
      <w:r w:rsidRPr="002C5837">
        <w:rPr>
          <w:color w:val="FF0000"/>
        </w:rPr>
        <w:t>produced by a building for its own use.</w:t>
      </w:r>
    </w:p>
    <w:p w14:paraId="7FD4F0D7" w14:textId="057B0971" w:rsidR="003C6A49" w:rsidRDefault="009C1AC7" w:rsidP="006238F5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>
        <w:rPr>
          <w:color w:val="FF0000"/>
        </w:rPr>
        <w:t>L</w:t>
      </w:r>
      <w:r w:rsidR="003C6A49" w:rsidRPr="00CD443C">
        <w:rPr>
          <w:color w:val="FF0000"/>
        </w:rPr>
        <w:t>ocal diesel generators</w:t>
      </w:r>
      <w:r>
        <w:rPr>
          <w:color w:val="FF0000"/>
        </w:rPr>
        <w:t>, s</w:t>
      </w:r>
      <w:r w:rsidR="003C6A49" w:rsidRPr="00CD443C">
        <w:rPr>
          <w:color w:val="FF0000"/>
        </w:rPr>
        <w:t>olar power</w:t>
      </w:r>
      <w:r>
        <w:rPr>
          <w:color w:val="FF0000"/>
        </w:rPr>
        <w:t>, wind</w:t>
      </w:r>
      <w:r w:rsidR="003C6A49" w:rsidRPr="00CD443C">
        <w:rPr>
          <w:color w:val="FF0000"/>
        </w:rPr>
        <w:t xml:space="preserve"> turbines for electricity and boreholes for water</w:t>
      </w:r>
    </w:p>
    <w:p w14:paraId="6B797DCB" w14:textId="77777777" w:rsidR="009C1AC7" w:rsidRPr="00CD443C" w:rsidRDefault="009C1AC7" w:rsidP="009C1AC7">
      <w:pPr>
        <w:pStyle w:val="Answernumbered"/>
        <w:numPr>
          <w:ilvl w:val="0"/>
          <w:numId w:val="0"/>
        </w:numPr>
        <w:ind w:left="1080"/>
        <w:rPr>
          <w:color w:val="FF0000"/>
        </w:rPr>
      </w:pPr>
    </w:p>
    <w:p w14:paraId="2728732D" w14:textId="11D38DF9" w:rsidR="003C6A49" w:rsidRPr="002C5837" w:rsidRDefault="003C6A49" w:rsidP="006238F5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2C5837">
        <w:t xml:space="preserve">Public </w:t>
      </w:r>
      <w:r w:rsidR="00653C69">
        <w:t>u</w:t>
      </w:r>
      <w:r w:rsidRPr="002C5837">
        <w:t xml:space="preserve">tilities are </w:t>
      </w:r>
      <w:r w:rsidRPr="002C5837">
        <w:rPr>
          <w:color w:val="FF0000"/>
        </w:rPr>
        <w:t>services provided directly by companies who are generally the only source for those services</w:t>
      </w:r>
      <w:r>
        <w:rPr>
          <w:color w:val="FF0000"/>
        </w:rPr>
        <w:t>.</w:t>
      </w:r>
    </w:p>
    <w:p w14:paraId="40FC6F93" w14:textId="021FBB47" w:rsidR="003C6A49" w:rsidRDefault="009C1AC7" w:rsidP="006238F5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>
        <w:rPr>
          <w:color w:val="FF0000"/>
        </w:rPr>
        <w:t>E</w:t>
      </w:r>
      <w:r w:rsidR="003C6A49" w:rsidRPr="00CD443C">
        <w:rPr>
          <w:color w:val="FF0000"/>
        </w:rPr>
        <w:t xml:space="preserve">lectricity, </w:t>
      </w:r>
      <w:r>
        <w:rPr>
          <w:color w:val="FF0000"/>
        </w:rPr>
        <w:t>g</w:t>
      </w:r>
      <w:r w:rsidR="003C6A49" w:rsidRPr="00CD443C">
        <w:rPr>
          <w:color w:val="FF0000"/>
        </w:rPr>
        <w:t>as, water, telephone, internet</w:t>
      </w:r>
    </w:p>
    <w:p w14:paraId="1660400D" w14:textId="77777777" w:rsidR="009C1AC7" w:rsidRPr="00CD443C" w:rsidRDefault="009C1AC7" w:rsidP="006238F5">
      <w:pPr>
        <w:pStyle w:val="Answernumbered"/>
        <w:numPr>
          <w:ilvl w:val="0"/>
          <w:numId w:val="0"/>
        </w:numPr>
        <w:ind w:left="360"/>
        <w:rPr>
          <w:color w:val="FF0000"/>
        </w:rPr>
      </w:pPr>
    </w:p>
    <w:p w14:paraId="083B3B82" w14:textId="77777777" w:rsidR="00F90765" w:rsidRDefault="003C6A49" w:rsidP="006238F5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2C5837">
        <w:t xml:space="preserve">Building services are </w:t>
      </w:r>
      <w:r w:rsidRPr="009C1AC7">
        <w:rPr>
          <w:color w:val="FF0000"/>
        </w:rPr>
        <w:t xml:space="preserve">any services provided by the building and not directly from an outside provider. </w:t>
      </w:r>
    </w:p>
    <w:p w14:paraId="3BF822C6" w14:textId="5C5347B6" w:rsidR="003C6A49" w:rsidRPr="00DC4364" w:rsidRDefault="00F90765" w:rsidP="006238F5">
      <w:pPr>
        <w:pStyle w:val="Answernumbered"/>
        <w:numPr>
          <w:ilvl w:val="0"/>
          <w:numId w:val="0"/>
        </w:numPr>
        <w:ind w:left="360"/>
      </w:pPr>
      <w:r>
        <w:rPr>
          <w:color w:val="FF0000"/>
        </w:rPr>
        <w:t>P</w:t>
      </w:r>
      <w:r w:rsidR="003C6A49" w:rsidRPr="009C1AC7">
        <w:rPr>
          <w:color w:val="FF0000"/>
        </w:rPr>
        <w:t>rovision of</w:t>
      </w:r>
      <w:r w:rsidR="009C1AC7" w:rsidRPr="009C1AC7">
        <w:rPr>
          <w:color w:val="FF0000"/>
        </w:rPr>
        <w:t xml:space="preserve"> </w:t>
      </w:r>
      <w:r w:rsidR="003C6A49" w:rsidRPr="009C1AC7">
        <w:rPr>
          <w:color w:val="FF0000"/>
        </w:rPr>
        <w:t>space/rooms</w:t>
      </w:r>
      <w:r w:rsidR="009C1AC7">
        <w:rPr>
          <w:color w:val="FF0000"/>
        </w:rPr>
        <w:t xml:space="preserve">, </w:t>
      </w:r>
      <w:r w:rsidR="003C6A49" w:rsidRPr="00CD443C">
        <w:rPr>
          <w:color w:val="FF0000"/>
        </w:rPr>
        <w:t>distribution routes, specific access requirements</w:t>
      </w:r>
      <w:r w:rsidR="009C1AC7">
        <w:rPr>
          <w:color w:val="FF0000"/>
        </w:rPr>
        <w:t xml:space="preserve">, </w:t>
      </w:r>
      <w:r w:rsidR="003C6A49" w:rsidRPr="00CD443C">
        <w:rPr>
          <w:color w:val="FF0000"/>
        </w:rPr>
        <w:t>finishes</w:t>
      </w:r>
      <w:r w:rsidR="009C1AC7">
        <w:rPr>
          <w:color w:val="FF0000"/>
        </w:rPr>
        <w:t xml:space="preserve"> and </w:t>
      </w:r>
      <w:r w:rsidR="003C6A49" w:rsidRPr="00CD443C">
        <w:rPr>
          <w:color w:val="FF0000"/>
        </w:rPr>
        <w:t>building services systems within the spaces</w:t>
      </w:r>
    </w:p>
    <w:p w14:paraId="3CD9741E" w14:textId="77777777" w:rsidR="002E38B1" w:rsidRDefault="002E38B1" w:rsidP="00E563D4">
      <w:pPr>
        <w:rPr>
          <w:rFonts w:cs="Arial"/>
          <w:szCs w:val="22"/>
        </w:rPr>
      </w:pPr>
    </w:p>
    <w:p w14:paraId="7D4884AD" w14:textId="77777777" w:rsidR="002E38B1" w:rsidRPr="00E563D4" w:rsidRDefault="002E38B1" w:rsidP="002E38B1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E563D4">
        <w:rPr>
          <w:rFonts w:cs="Arial"/>
          <w:szCs w:val="22"/>
        </w:rPr>
        <w:t>What are the objectives of a metering strategy?</w:t>
      </w:r>
    </w:p>
    <w:p w14:paraId="6216E29F" w14:textId="77777777" w:rsidR="002E38B1" w:rsidRPr="00E563D4" w:rsidRDefault="002E38B1" w:rsidP="002E38B1">
      <w:pPr>
        <w:pStyle w:val="Answernumbered"/>
        <w:numPr>
          <w:ilvl w:val="0"/>
          <w:numId w:val="40"/>
        </w:numPr>
        <w:rPr>
          <w:color w:val="FF0000"/>
        </w:rPr>
      </w:pPr>
      <w:r w:rsidRPr="00E563D4">
        <w:rPr>
          <w:color w:val="FF0000"/>
        </w:rPr>
        <w:t xml:space="preserve">Ensure system efficiency </w:t>
      </w:r>
    </w:p>
    <w:p w14:paraId="2300DEAE" w14:textId="77777777" w:rsidR="002E38B1" w:rsidRPr="00E563D4" w:rsidRDefault="002E38B1" w:rsidP="002E38B1">
      <w:pPr>
        <w:pStyle w:val="Answernumbered"/>
        <w:numPr>
          <w:ilvl w:val="0"/>
          <w:numId w:val="40"/>
        </w:numPr>
        <w:rPr>
          <w:color w:val="FF0000"/>
        </w:rPr>
      </w:pPr>
      <w:r w:rsidRPr="00E563D4">
        <w:rPr>
          <w:color w:val="FF0000"/>
        </w:rPr>
        <w:t xml:space="preserve">Collect data for reporting, regulatory </w:t>
      </w:r>
      <w:proofErr w:type="gramStart"/>
      <w:r w:rsidRPr="00E563D4">
        <w:rPr>
          <w:color w:val="FF0000"/>
        </w:rPr>
        <w:t>compliance</w:t>
      </w:r>
      <w:proofErr w:type="gramEnd"/>
      <w:r w:rsidRPr="00E563D4">
        <w:rPr>
          <w:color w:val="FF0000"/>
        </w:rPr>
        <w:t xml:space="preserve"> and baselining </w:t>
      </w:r>
    </w:p>
    <w:p w14:paraId="736B88C8" w14:textId="77777777" w:rsidR="002E38B1" w:rsidRPr="00E563D4" w:rsidRDefault="002E38B1" w:rsidP="002E38B1">
      <w:pPr>
        <w:pStyle w:val="Answernumbered"/>
        <w:numPr>
          <w:ilvl w:val="0"/>
          <w:numId w:val="40"/>
        </w:numPr>
        <w:rPr>
          <w:color w:val="FF0000"/>
        </w:rPr>
      </w:pPr>
      <w:r w:rsidRPr="00E563D4">
        <w:rPr>
          <w:color w:val="FF0000"/>
        </w:rPr>
        <w:t xml:space="preserve">Inform design and investment decisions </w:t>
      </w:r>
    </w:p>
    <w:p w14:paraId="7F6B5D1C" w14:textId="77777777" w:rsidR="002E38B1" w:rsidRPr="00E563D4" w:rsidRDefault="002E38B1" w:rsidP="002E38B1">
      <w:pPr>
        <w:pStyle w:val="Answernumbered"/>
        <w:numPr>
          <w:ilvl w:val="0"/>
          <w:numId w:val="40"/>
        </w:numPr>
        <w:rPr>
          <w:color w:val="FF0000"/>
        </w:rPr>
      </w:pPr>
      <w:r w:rsidRPr="00E563D4">
        <w:rPr>
          <w:color w:val="FF0000"/>
        </w:rPr>
        <w:t xml:space="preserve">Inform infrastructure management </w:t>
      </w:r>
    </w:p>
    <w:p w14:paraId="54DFF022" w14:textId="50129513" w:rsidR="002E38B1" w:rsidRPr="00E563D4" w:rsidRDefault="002E38B1" w:rsidP="002E38B1">
      <w:pPr>
        <w:pStyle w:val="Answernumbered"/>
        <w:numPr>
          <w:ilvl w:val="0"/>
          <w:numId w:val="40"/>
        </w:numPr>
        <w:rPr>
          <w:color w:val="FF0000"/>
        </w:rPr>
      </w:pPr>
      <w:r w:rsidRPr="00E563D4">
        <w:rPr>
          <w:color w:val="FF0000"/>
        </w:rPr>
        <w:t>Provide visibility/usability of energy data</w:t>
      </w:r>
    </w:p>
    <w:p w14:paraId="2E0C3706" w14:textId="77777777" w:rsidR="002E38B1" w:rsidRDefault="002E38B1" w:rsidP="00E55C23">
      <w:pPr>
        <w:pStyle w:val="Answernumbered"/>
        <w:numPr>
          <w:ilvl w:val="0"/>
          <w:numId w:val="0"/>
        </w:numPr>
        <w:ind w:left="714"/>
      </w:pPr>
    </w:p>
    <w:p w14:paraId="25A79F86" w14:textId="7C28AE60" w:rsidR="002E38B1" w:rsidRDefault="002E38B1" w:rsidP="00E55C23">
      <w:pPr>
        <w:pStyle w:val="Answernumbered"/>
        <w:numPr>
          <w:ilvl w:val="0"/>
          <w:numId w:val="0"/>
        </w:numPr>
        <w:ind w:left="714"/>
      </w:pPr>
    </w:p>
    <w:p w14:paraId="3FB6994D" w14:textId="5B2405B3" w:rsidR="00F90765" w:rsidRDefault="00F90765" w:rsidP="00E55C23">
      <w:pPr>
        <w:pStyle w:val="Answernumbered"/>
        <w:numPr>
          <w:ilvl w:val="0"/>
          <w:numId w:val="0"/>
        </w:numPr>
        <w:ind w:left="714"/>
      </w:pPr>
    </w:p>
    <w:p w14:paraId="0FFB7EFE" w14:textId="3E439D61" w:rsidR="00F90765" w:rsidRDefault="00F90765" w:rsidP="00E55C23">
      <w:pPr>
        <w:pStyle w:val="Answernumbered"/>
        <w:numPr>
          <w:ilvl w:val="0"/>
          <w:numId w:val="0"/>
        </w:numPr>
        <w:ind w:left="714"/>
      </w:pPr>
    </w:p>
    <w:p w14:paraId="42F97A8A" w14:textId="77777777" w:rsidR="00F90765" w:rsidRDefault="00F90765" w:rsidP="00E55C23">
      <w:pPr>
        <w:pStyle w:val="Answernumbered"/>
        <w:numPr>
          <w:ilvl w:val="0"/>
          <w:numId w:val="0"/>
        </w:numPr>
        <w:ind w:left="714"/>
      </w:pPr>
    </w:p>
    <w:p w14:paraId="2A9F8FF4" w14:textId="69EBBA24" w:rsidR="002E38B1" w:rsidRPr="00E563D4" w:rsidRDefault="002E38B1" w:rsidP="002E38B1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E563D4">
        <w:rPr>
          <w:rFonts w:cs="Arial"/>
          <w:szCs w:val="22"/>
        </w:rPr>
        <w:lastRenderedPageBreak/>
        <w:t xml:space="preserve">Give an example of </w:t>
      </w:r>
      <w:r w:rsidR="009C1AC7">
        <w:rPr>
          <w:rFonts w:cs="Arial"/>
          <w:szCs w:val="22"/>
        </w:rPr>
        <w:t>three</w:t>
      </w:r>
      <w:r w:rsidRPr="00E563D4">
        <w:rPr>
          <w:rFonts w:cs="Arial"/>
          <w:szCs w:val="22"/>
        </w:rPr>
        <w:t xml:space="preserve"> building services monitored by</w:t>
      </w:r>
      <w:r w:rsidR="009C1AC7">
        <w:rPr>
          <w:rFonts w:cs="Arial"/>
          <w:szCs w:val="22"/>
        </w:rPr>
        <w:t xml:space="preserve"> a</w:t>
      </w:r>
      <w:r w:rsidRPr="00E563D4">
        <w:rPr>
          <w:rFonts w:cs="Arial"/>
          <w:szCs w:val="22"/>
        </w:rPr>
        <w:t xml:space="preserve"> BMS, sometimes called </w:t>
      </w:r>
      <w:r w:rsidR="009C1AC7">
        <w:rPr>
          <w:rFonts w:cs="Arial"/>
          <w:szCs w:val="22"/>
        </w:rPr>
        <w:t xml:space="preserve">a </w:t>
      </w:r>
      <w:r w:rsidRPr="00E563D4">
        <w:rPr>
          <w:rFonts w:cs="Arial"/>
          <w:szCs w:val="22"/>
        </w:rPr>
        <w:t>BAS</w:t>
      </w:r>
      <w:r w:rsidR="009C1AC7">
        <w:rPr>
          <w:rFonts w:cs="Arial"/>
          <w:szCs w:val="22"/>
        </w:rPr>
        <w:t>.</w:t>
      </w:r>
    </w:p>
    <w:p w14:paraId="466246ED" w14:textId="572C18E4" w:rsidR="002E38B1" w:rsidRPr="00E563D4" w:rsidRDefault="002E38B1" w:rsidP="002E38B1">
      <w:pPr>
        <w:pStyle w:val="Answernumbered"/>
        <w:numPr>
          <w:ilvl w:val="0"/>
          <w:numId w:val="35"/>
        </w:numPr>
        <w:rPr>
          <w:color w:val="FF0000"/>
        </w:rPr>
      </w:pPr>
      <w:r w:rsidRPr="00E563D4">
        <w:rPr>
          <w:color w:val="FF0000"/>
        </w:rPr>
        <w:t>HVAC</w:t>
      </w:r>
    </w:p>
    <w:p w14:paraId="4347D048" w14:textId="51C3C2A9" w:rsidR="002E38B1" w:rsidRPr="00E563D4" w:rsidRDefault="002E38B1" w:rsidP="002E38B1">
      <w:pPr>
        <w:pStyle w:val="Answernumbered"/>
        <w:numPr>
          <w:ilvl w:val="0"/>
          <w:numId w:val="35"/>
        </w:numPr>
        <w:rPr>
          <w:color w:val="FF0000"/>
        </w:rPr>
      </w:pPr>
      <w:r w:rsidRPr="00E563D4">
        <w:rPr>
          <w:color w:val="FF0000"/>
        </w:rPr>
        <w:t xml:space="preserve">Lighting </w:t>
      </w:r>
    </w:p>
    <w:p w14:paraId="350E405C" w14:textId="1B640564" w:rsidR="002E38B1" w:rsidRPr="00E563D4" w:rsidRDefault="009C1AC7" w:rsidP="002E38B1">
      <w:pPr>
        <w:pStyle w:val="Answernumbered"/>
        <w:numPr>
          <w:ilvl w:val="0"/>
          <w:numId w:val="35"/>
        </w:numPr>
        <w:rPr>
          <w:color w:val="FF0000"/>
        </w:rPr>
      </w:pPr>
      <w:r>
        <w:rPr>
          <w:color w:val="FF0000"/>
        </w:rPr>
        <w:t>E</w:t>
      </w:r>
      <w:r w:rsidR="002E38B1" w:rsidRPr="00E563D4">
        <w:rPr>
          <w:color w:val="FF0000"/>
        </w:rPr>
        <w:t xml:space="preserve">nergy, </w:t>
      </w:r>
    </w:p>
    <w:p w14:paraId="7EC7D9F7" w14:textId="205595B7" w:rsidR="002E38B1" w:rsidRPr="00E563D4" w:rsidRDefault="002E38B1" w:rsidP="002E38B1">
      <w:pPr>
        <w:pStyle w:val="Answernumbered"/>
        <w:numPr>
          <w:ilvl w:val="0"/>
          <w:numId w:val="35"/>
        </w:numPr>
        <w:rPr>
          <w:color w:val="FF0000"/>
        </w:rPr>
      </w:pPr>
      <w:r w:rsidRPr="00E563D4">
        <w:rPr>
          <w:color w:val="FF0000"/>
        </w:rPr>
        <w:t>Fire </w:t>
      </w:r>
      <w:r w:rsidR="00903EBE" w:rsidRPr="00E563D4">
        <w:rPr>
          <w:color w:val="FF0000"/>
        </w:rPr>
        <w:t>systems</w:t>
      </w:r>
      <w:r w:rsidRPr="00E563D4">
        <w:rPr>
          <w:color w:val="FF0000"/>
        </w:rPr>
        <w:t xml:space="preserve"> (smoke detection and alarms)</w:t>
      </w:r>
    </w:p>
    <w:p w14:paraId="5401E30C" w14:textId="77777777" w:rsidR="002E38B1" w:rsidRPr="00E563D4" w:rsidRDefault="002E38B1" w:rsidP="002E38B1">
      <w:pPr>
        <w:pStyle w:val="Answernumbered"/>
        <w:numPr>
          <w:ilvl w:val="0"/>
          <w:numId w:val="35"/>
        </w:numPr>
        <w:rPr>
          <w:color w:val="FF0000"/>
        </w:rPr>
      </w:pPr>
      <w:r w:rsidRPr="00E563D4">
        <w:rPr>
          <w:color w:val="FF0000"/>
        </w:rPr>
        <w:t>Security systems (CCTV, motion detectors, access controls)</w:t>
      </w:r>
    </w:p>
    <w:p w14:paraId="6770292F" w14:textId="154E1BD5" w:rsidR="002E38B1" w:rsidRPr="00E563D4" w:rsidRDefault="002E38B1" w:rsidP="002E38B1">
      <w:pPr>
        <w:pStyle w:val="Answernumbered"/>
        <w:numPr>
          <w:ilvl w:val="0"/>
          <w:numId w:val="35"/>
        </w:numPr>
        <w:rPr>
          <w:color w:val="FF0000"/>
        </w:rPr>
      </w:pPr>
      <w:r w:rsidRPr="00E563D4">
        <w:rPr>
          <w:color w:val="FF0000"/>
        </w:rPr>
        <w:t>ICT systems</w:t>
      </w:r>
    </w:p>
    <w:p w14:paraId="4C27D402" w14:textId="77777777" w:rsidR="009C1AC7" w:rsidRDefault="002E38B1" w:rsidP="002E38B1">
      <w:pPr>
        <w:pStyle w:val="Answernumbered"/>
        <w:numPr>
          <w:ilvl w:val="0"/>
          <w:numId w:val="35"/>
        </w:numPr>
        <w:rPr>
          <w:color w:val="FF0000"/>
        </w:rPr>
      </w:pPr>
      <w:r w:rsidRPr="00E563D4">
        <w:rPr>
          <w:color w:val="FF0000"/>
        </w:rPr>
        <w:t>Lifts</w:t>
      </w:r>
    </w:p>
    <w:p w14:paraId="239D7649" w14:textId="3F690032" w:rsidR="009C1AC7" w:rsidRPr="009C1AC7" w:rsidRDefault="009C1AC7" w:rsidP="009C1AC7">
      <w:pPr>
        <w:pStyle w:val="Answernumbered"/>
        <w:numPr>
          <w:ilvl w:val="0"/>
          <w:numId w:val="35"/>
        </w:numPr>
        <w:rPr>
          <w:color w:val="FF0000"/>
        </w:rPr>
      </w:pPr>
      <w:r>
        <w:rPr>
          <w:color w:val="FF0000"/>
        </w:rPr>
        <w:t>Smart meters</w:t>
      </w:r>
      <w:r w:rsidR="002E38B1" w:rsidRPr="00E563D4">
        <w:rPr>
          <w:color w:val="FF0000"/>
        </w:rPr>
        <w:t xml:space="preserve"> </w:t>
      </w:r>
    </w:p>
    <w:p w14:paraId="76E8C609" w14:textId="77777777" w:rsidR="002E38B1" w:rsidRDefault="002E38B1" w:rsidP="00E55C23">
      <w:pPr>
        <w:pStyle w:val="Answernumbered"/>
        <w:numPr>
          <w:ilvl w:val="0"/>
          <w:numId w:val="0"/>
        </w:numPr>
        <w:ind w:left="714"/>
      </w:pPr>
    </w:p>
    <w:p w14:paraId="5B02455F" w14:textId="77777777" w:rsidR="002E38B1" w:rsidRDefault="002E38B1" w:rsidP="00E55C23">
      <w:pPr>
        <w:pStyle w:val="Answernumbered"/>
        <w:numPr>
          <w:ilvl w:val="0"/>
          <w:numId w:val="0"/>
        </w:numPr>
        <w:ind w:left="714"/>
      </w:pPr>
    </w:p>
    <w:p w14:paraId="012C4254" w14:textId="77777777" w:rsidR="002E38B1" w:rsidRDefault="002E38B1" w:rsidP="00E55C23">
      <w:pPr>
        <w:pStyle w:val="Answernumbered"/>
        <w:numPr>
          <w:ilvl w:val="0"/>
          <w:numId w:val="0"/>
        </w:numPr>
        <w:ind w:left="714"/>
      </w:pPr>
    </w:p>
    <w:p w14:paraId="0C05C90D" w14:textId="77777777" w:rsidR="00474F67" w:rsidRDefault="00474F67" w:rsidP="00474F67">
      <w:pPr>
        <w:rPr>
          <w:rFonts w:cs="Arial"/>
          <w:szCs w:val="22"/>
        </w:rPr>
      </w:pPr>
    </w:p>
    <w:p w14:paraId="54FEB649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6DAB9" w14:textId="77777777" w:rsidR="00EB345C" w:rsidRDefault="00EB345C">
      <w:pPr>
        <w:spacing w:before="0" w:after="0"/>
      </w:pPr>
      <w:r>
        <w:separator/>
      </w:r>
    </w:p>
  </w:endnote>
  <w:endnote w:type="continuationSeparator" w:id="0">
    <w:p w14:paraId="64FD6D1B" w14:textId="77777777" w:rsidR="00EB345C" w:rsidRDefault="00EB34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90592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4700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57F1891" wp14:editId="17DE48B2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1E3DFD7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E0EFAA4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7F189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11E3DFD7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E0EFAA4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5979C38" wp14:editId="6450FC1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26CE5">
      <w:fldChar w:fldCharType="begin"/>
    </w:r>
    <w:r w:rsidR="00E26CE5">
      <w:instrText xml:space="preserve"> NUMPAGES   \* MERGEFORMAT </w:instrText>
    </w:r>
    <w:r w:rsidR="00E26CE5">
      <w:fldChar w:fldCharType="separate"/>
    </w:r>
    <w:r w:rsidR="00F03E33">
      <w:t>1</w:t>
    </w:r>
    <w:r w:rsidR="00E26CE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E44D4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BE96D" w14:textId="77777777" w:rsidR="00EB345C" w:rsidRDefault="00EB345C">
      <w:pPr>
        <w:spacing w:before="0" w:after="0"/>
      </w:pPr>
      <w:r>
        <w:separator/>
      </w:r>
    </w:p>
  </w:footnote>
  <w:footnote w:type="continuationSeparator" w:id="0">
    <w:p w14:paraId="2D5651E0" w14:textId="77777777" w:rsidR="00EB345C" w:rsidRDefault="00EB34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16AF1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92DAD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FFF9EDC" wp14:editId="5C7E197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9BA307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CA4B9C2" wp14:editId="0677302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26E15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74309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630735"/>
    <w:multiLevelType w:val="hybridMultilevel"/>
    <w:tmpl w:val="7DCC5F0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74460"/>
    <w:multiLevelType w:val="hybridMultilevel"/>
    <w:tmpl w:val="A3509BFC"/>
    <w:lvl w:ilvl="0" w:tplc="08090001">
      <w:start w:val="1"/>
      <w:numFmt w:val="bullet"/>
      <w:lvlText w:val=""/>
      <w:lvlJc w:val="left"/>
      <w:pPr>
        <w:ind w:left="717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ED59BC"/>
    <w:multiLevelType w:val="hybridMultilevel"/>
    <w:tmpl w:val="A6F4636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9812B2"/>
    <w:multiLevelType w:val="hybridMultilevel"/>
    <w:tmpl w:val="CCB86E7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867FF"/>
    <w:multiLevelType w:val="hybridMultilevel"/>
    <w:tmpl w:val="F72E5068"/>
    <w:lvl w:ilvl="0" w:tplc="0DF0F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FC0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E08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29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74A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D22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1A5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861F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5E4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F85AB1"/>
    <w:multiLevelType w:val="hybridMultilevel"/>
    <w:tmpl w:val="DE1C7E88"/>
    <w:lvl w:ilvl="0" w:tplc="08090001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6"/>
  </w:num>
  <w:num w:numId="4">
    <w:abstractNumId w:val="20"/>
  </w:num>
  <w:num w:numId="5">
    <w:abstractNumId w:val="9"/>
  </w:num>
  <w:num w:numId="6">
    <w:abstractNumId w:val="19"/>
  </w:num>
  <w:num w:numId="7">
    <w:abstractNumId w:val="9"/>
  </w:num>
  <w:num w:numId="8">
    <w:abstractNumId w:val="2"/>
  </w:num>
  <w:num w:numId="9">
    <w:abstractNumId w:val="9"/>
    <w:lvlOverride w:ilvl="0">
      <w:startOverride w:val="1"/>
    </w:lvlOverride>
  </w:num>
  <w:num w:numId="10">
    <w:abstractNumId w:val="21"/>
  </w:num>
  <w:num w:numId="11">
    <w:abstractNumId w:val="17"/>
  </w:num>
  <w:num w:numId="12">
    <w:abstractNumId w:val="7"/>
  </w:num>
  <w:num w:numId="13">
    <w:abstractNumId w:val="16"/>
  </w:num>
  <w:num w:numId="14">
    <w:abstractNumId w:val="23"/>
  </w:num>
  <w:num w:numId="15">
    <w:abstractNumId w:val="13"/>
  </w:num>
  <w:num w:numId="16">
    <w:abstractNumId w:val="8"/>
  </w:num>
  <w:num w:numId="17">
    <w:abstractNumId w:val="28"/>
  </w:num>
  <w:num w:numId="18">
    <w:abstractNumId w:val="30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7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4"/>
  </w:num>
  <w:num w:numId="28">
    <w:abstractNumId w:val="11"/>
    <w:lvlOverride w:ilvl="0">
      <w:startOverride w:val="1"/>
    </w:lvlOverride>
  </w:num>
  <w:num w:numId="29">
    <w:abstractNumId w:val="25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22"/>
  </w:num>
  <w:num w:numId="36">
    <w:abstractNumId w:val="15"/>
  </w:num>
  <w:num w:numId="37">
    <w:abstractNumId w:val="29"/>
  </w:num>
  <w:num w:numId="38">
    <w:abstractNumId w:val="1"/>
  </w:num>
  <w:num w:numId="39">
    <w:abstractNumId w:val="10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8B1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2E38B1"/>
    <w:rsid w:val="003405EA"/>
    <w:rsid w:val="003916EC"/>
    <w:rsid w:val="003C6A49"/>
    <w:rsid w:val="003F7F14"/>
    <w:rsid w:val="00404B31"/>
    <w:rsid w:val="00474F67"/>
    <w:rsid w:val="0048500D"/>
    <w:rsid w:val="00524E1B"/>
    <w:rsid w:val="006124C0"/>
    <w:rsid w:val="006135C0"/>
    <w:rsid w:val="006238F5"/>
    <w:rsid w:val="00653C69"/>
    <w:rsid w:val="006642FD"/>
    <w:rsid w:val="00672F2B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37DF9"/>
    <w:rsid w:val="008C1F1C"/>
    <w:rsid w:val="008D47A6"/>
    <w:rsid w:val="00903EBE"/>
    <w:rsid w:val="009975A0"/>
    <w:rsid w:val="009C1AC7"/>
    <w:rsid w:val="009C5C6E"/>
    <w:rsid w:val="00A2454C"/>
    <w:rsid w:val="00A628A1"/>
    <w:rsid w:val="00AE245C"/>
    <w:rsid w:val="00B054EC"/>
    <w:rsid w:val="00B634AC"/>
    <w:rsid w:val="00B6745B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B370D"/>
    <w:rsid w:val="00DE29A8"/>
    <w:rsid w:val="00E26CE5"/>
    <w:rsid w:val="00EB345C"/>
    <w:rsid w:val="00F03E33"/>
    <w:rsid w:val="00F15749"/>
    <w:rsid w:val="00F42A36"/>
    <w:rsid w:val="00F82617"/>
    <w:rsid w:val="00F90765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0E5A5"/>
  <w15:docId w15:val="{E1961958-7D52-451C-A91A-E9278A3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2E38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47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9</cp:revision>
  <cp:lastPrinted>2013-05-15T12:05:00Z</cp:lastPrinted>
  <dcterms:created xsi:type="dcterms:W3CDTF">2021-09-14T13:15:00Z</dcterms:created>
  <dcterms:modified xsi:type="dcterms:W3CDTF">2021-10-15T12:55:00Z</dcterms:modified>
</cp:coreProperties>
</file>