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88A10" w14:textId="1A15D393" w:rsidR="00146EB9" w:rsidRPr="007F05E6" w:rsidRDefault="00146EB9" w:rsidP="00474F67">
      <w:pPr>
        <w:pStyle w:val="Unittitle"/>
      </w:pPr>
      <w:r>
        <w:t>8</w:t>
      </w:r>
      <w:r w:rsidR="002D5BE7">
        <w:t>.</w:t>
      </w:r>
      <w:r w:rsidRPr="00FF4100">
        <w:t xml:space="preserve"> </w:t>
      </w:r>
      <w:r>
        <w:t xml:space="preserve">Construction </w:t>
      </w:r>
      <w:r w:rsidR="002D5BE7">
        <w:t>i</w:t>
      </w:r>
      <w:r>
        <w:t xml:space="preserve">nformation and </w:t>
      </w:r>
      <w:r w:rsidR="002D5BE7">
        <w:t>d</w:t>
      </w:r>
      <w:r>
        <w:t xml:space="preserve">ata </w:t>
      </w:r>
      <w:r w:rsidR="002D5BE7">
        <w:t>p</w:t>
      </w:r>
      <w:r>
        <w:t>rinciples</w:t>
      </w:r>
    </w:p>
    <w:p w14:paraId="1A3582EC" w14:textId="0910EA28" w:rsidR="00146EB9" w:rsidRPr="00692A45" w:rsidRDefault="00146EB9" w:rsidP="00474F67">
      <w:pPr>
        <w:pStyle w:val="Heading1"/>
      </w:pPr>
      <w:r w:rsidRPr="00692A45">
        <w:t xml:space="preserve">Worksheet </w:t>
      </w:r>
      <w:r w:rsidR="002D5BE7">
        <w:t>6</w:t>
      </w:r>
      <w:r w:rsidRPr="00692A45">
        <w:t xml:space="preserve">: </w:t>
      </w:r>
      <w:r w:rsidRPr="003F795F">
        <w:t>BIM</w:t>
      </w:r>
      <w:r w:rsidR="00976242">
        <w:t xml:space="preserve"> and</w:t>
      </w:r>
      <w:r w:rsidRPr="003F795F">
        <w:t xml:space="preserve"> CDE </w:t>
      </w:r>
      <w:r w:rsidRPr="00692A45">
        <w:t>(</w:t>
      </w:r>
      <w:r>
        <w:t>tutor</w:t>
      </w:r>
      <w:r w:rsidRPr="00692A45">
        <w:t>)</w:t>
      </w:r>
    </w:p>
    <w:p w14:paraId="11EC5BFF" w14:textId="77777777" w:rsidR="00146EB9" w:rsidRPr="0060042F" w:rsidRDefault="00146EB9" w:rsidP="00146EB9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>What are the criteria of Level 3D BIM?</w:t>
      </w:r>
    </w:p>
    <w:p w14:paraId="33920B52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04C91FC9" w14:textId="462DF344" w:rsidR="00146EB9" w:rsidRPr="0060042F" w:rsidRDefault="00146EB9" w:rsidP="00BA0665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60042F">
        <w:rPr>
          <w:rFonts w:cs="Arial"/>
          <w:color w:val="FF0000"/>
          <w:szCs w:val="22"/>
          <w:lang w:val="en-US"/>
        </w:rPr>
        <w:t>All parties use one shared 3D model in a central environment</w:t>
      </w:r>
      <w:r w:rsidR="00BA0665">
        <w:rPr>
          <w:rFonts w:cs="Arial"/>
          <w:color w:val="FF0000"/>
          <w:szCs w:val="22"/>
          <w:lang w:val="en-US"/>
        </w:rPr>
        <w:t>,</w:t>
      </w:r>
      <w:r w:rsidRPr="0060042F">
        <w:rPr>
          <w:rFonts w:cs="Arial"/>
          <w:color w:val="FF0000"/>
          <w:szCs w:val="22"/>
          <w:lang w:val="en-US"/>
        </w:rPr>
        <w:t xml:space="preserve"> making it easily accessible and editable by everyone.</w:t>
      </w:r>
    </w:p>
    <w:p w14:paraId="32D51113" w14:textId="77777777" w:rsidR="00146EB9" w:rsidRPr="0060042F" w:rsidRDefault="00146EB9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32FCE271" w14:textId="77777777" w:rsidR="00146EB9" w:rsidRPr="0060042F" w:rsidRDefault="00146EB9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EFBCFC0" w14:textId="77777777" w:rsidR="00BA0665" w:rsidRPr="0060042F" w:rsidRDefault="00BA0665" w:rsidP="00CF5C65">
      <w:pPr>
        <w:pStyle w:val="Answer"/>
        <w:numPr>
          <w:ilvl w:val="0"/>
          <w:numId w:val="36"/>
        </w:numPr>
        <w:spacing w:after="0"/>
        <w:ind w:left="357" w:hanging="357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3638631E" w14:textId="44DA1491" w:rsidR="00146EB9" w:rsidRDefault="00146EB9" w:rsidP="00BA0665">
      <w:pPr>
        <w:pStyle w:val="Answer"/>
        <w:ind w:left="360"/>
      </w:pPr>
    </w:p>
    <w:p w14:paraId="7D53E40D" w14:textId="6AABD567" w:rsidR="00BA0665" w:rsidRPr="00BA0665" w:rsidRDefault="00BA0665" w:rsidP="00CF5C65">
      <w:pPr>
        <w:pStyle w:val="Answer"/>
        <w:spacing w:before="0" w:line="240" w:lineRule="auto"/>
        <w:rPr>
          <w:color w:val="FF0000"/>
        </w:rPr>
      </w:pPr>
      <w:r w:rsidRPr="00BA0665">
        <w:rPr>
          <w:color w:val="FF0000"/>
        </w:rPr>
        <w:t>CDE</w:t>
      </w:r>
    </w:p>
    <w:p w14:paraId="142AB41A" w14:textId="38AC4B86" w:rsidR="00146EB9" w:rsidRPr="0060042F" w:rsidRDefault="00146EB9" w:rsidP="0098586D">
      <w:pPr>
        <w:pStyle w:val="Answer"/>
        <w:ind w:left="720"/>
      </w:pPr>
    </w:p>
    <w:p w14:paraId="3FEC4EA7" w14:textId="4B4648D9" w:rsidR="00CF5C65" w:rsidRPr="0060042F" w:rsidRDefault="00CF5C65" w:rsidP="00CF5C65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Name three </w:t>
      </w:r>
      <w:r w:rsidR="00A6588E">
        <w:rPr>
          <w:rFonts w:ascii="Arial" w:hAnsi="Arial" w:cs="Arial"/>
          <w:sz w:val="22"/>
          <w:szCs w:val="22"/>
        </w:rPr>
        <w:t>or more</w:t>
      </w:r>
      <w:r>
        <w:rPr>
          <w:rFonts w:ascii="Arial" w:hAnsi="Arial" w:cs="Arial"/>
          <w:sz w:val="22"/>
          <w:szCs w:val="22"/>
        </w:rPr>
        <w:t xml:space="preserve"> methods by which real-world data can be captured</w:t>
      </w:r>
      <w:r>
        <w:rPr>
          <w:rFonts w:ascii="Arial" w:hAnsi="Arial" w:cs="Arial"/>
          <w:sz w:val="22"/>
          <w:szCs w:val="22"/>
        </w:rPr>
        <w:t xml:space="preserve"> and viewed</w:t>
      </w:r>
      <w:r>
        <w:rPr>
          <w:rFonts w:ascii="Arial" w:hAnsi="Arial" w:cs="Arial"/>
          <w:sz w:val="22"/>
          <w:szCs w:val="22"/>
        </w:rPr>
        <w:t>.</w:t>
      </w:r>
    </w:p>
    <w:p w14:paraId="10F0475D" w14:textId="77777777" w:rsidR="00146EB9" w:rsidRPr="0060042F" w:rsidRDefault="00146EB9" w:rsidP="0060042F">
      <w:pPr>
        <w:pStyle w:val="ListParagraph"/>
        <w:rPr>
          <w:rFonts w:ascii="Arial" w:hAnsi="Arial" w:cs="Arial"/>
          <w:sz w:val="22"/>
          <w:szCs w:val="22"/>
        </w:rPr>
      </w:pPr>
    </w:p>
    <w:p w14:paraId="13FA1BA4" w14:textId="6F725329" w:rsidR="00146EB9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Imaging scanners</w:t>
      </w:r>
    </w:p>
    <w:p w14:paraId="0FED3792" w14:textId="363B2500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Mobile mapping</w:t>
      </w:r>
    </w:p>
    <w:p w14:paraId="1607332A" w14:textId="5CEF86F6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Static reality</w:t>
      </w:r>
    </w:p>
    <w:p w14:paraId="6C196F3F" w14:textId="42FDF584" w:rsidR="00CF5C65" w:rsidRDefault="00CF5C65" w:rsidP="007673CA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Terrestrial scanning</w:t>
      </w:r>
    </w:p>
    <w:p w14:paraId="23C0B24E" w14:textId="02506EC3" w:rsidR="00CF5C65" w:rsidRDefault="00CF5C65" w:rsidP="007673CA">
      <w:pPr>
        <w:pStyle w:val="Answernumbered"/>
        <w:numPr>
          <w:ilvl w:val="0"/>
          <w:numId w:val="0"/>
        </w:numPr>
        <w:ind w:left="714" w:hanging="357"/>
      </w:pPr>
      <w:r>
        <w:rPr>
          <w:rFonts w:cs="Arial"/>
          <w:color w:val="FF0000"/>
          <w:szCs w:val="22"/>
        </w:rPr>
        <w:t>Augmented reality</w:t>
      </w:r>
    </w:p>
    <w:p w14:paraId="7D0325A3" w14:textId="77777777" w:rsidR="00146EB9" w:rsidRPr="004908A7" w:rsidRDefault="00146EB9" w:rsidP="007673CA">
      <w:pPr>
        <w:pStyle w:val="Answernumbered"/>
        <w:numPr>
          <w:ilvl w:val="0"/>
          <w:numId w:val="0"/>
        </w:numPr>
        <w:ind w:left="714" w:hanging="357"/>
      </w:pPr>
    </w:p>
    <w:p w14:paraId="7CC7CDDB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18313D47" w14:textId="77777777" w:rsidR="00146EB9" w:rsidRDefault="00146EB9" w:rsidP="00E55C23">
      <w:pPr>
        <w:pStyle w:val="Answernumbered"/>
        <w:numPr>
          <w:ilvl w:val="0"/>
          <w:numId w:val="0"/>
        </w:numPr>
        <w:ind w:left="714"/>
      </w:pPr>
    </w:p>
    <w:p w14:paraId="340883DE" w14:textId="77777777" w:rsidR="00146EB9" w:rsidRDefault="00146EB9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6989104" w14:textId="77777777" w:rsidR="00474F67" w:rsidRDefault="00474F67" w:rsidP="00474F67">
      <w:pPr>
        <w:rPr>
          <w:rFonts w:cs="Arial"/>
          <w:szCs w:val="22"/>
        </w:rPr>
      </w:pPr>
    </w:p>
    <w:p w14:paraId="460008C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B2F3C" w14:textId="77777777" w:rsidR="00162670" w:rsidRDefault="00162670">
      <w:pPr>
        <w:spacing w:before="0" w:after="0"/>
      </w:pPr>
      <w:r>
        <w:separator/>
      </w:r>
    </w:p>
  </w:endnote>
  <w:endnote w:type="continuationSeparator" w:id="0">
    <w:p w14:paraId="7D4A8642" w14:textId="77777777" w:rsidR="00162670" w:rsidRDefault="001626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FDF5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15B6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30E88B" wp14:editId="1855E60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33EF1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5679E9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30E8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A33EF1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5679E9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656F1C" wp14:editId="786448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F38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2A6BB" w14:textId="77777777" w:rsidR="00162670" w:rsidRDefault="00162670">
      <w:pPr>
        <w:spacing w:before="0" w:after="0"/>
      </w:pPr>
      <w:r>
        <w:separator/>
      </w:r>
    </w:p>
  </w:footnote>
  <w:footnote w:type="continuationSeparator" w:id="0">
    <w:p w14:paraId="06CB8199" w14:textId="77777777" w:rsidR="00162670" w:rsidRDefault="001626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3DE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D8D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5D91F4" wp14:editId="13B505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BB50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2A39A44" wp14:editId="7961EF9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776D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9AA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EB9"/>
    <w:rsid w:val="00002DC1"/>
    <w:rsid w:val="000033BD"/>
    <w:rsid w:val="0007243A"/>
    <w:rsid w:val="00082C62"/>
    <w:rsid w:val="000B231F"/>
    <w:rsid w:val="000C1804"/>
    <w:rsid w:val="000E194B"/>
    <w:rsid w:val="00110217"/>
    <w:rsid w:val="00146EB9"/>
    <w:rsid w:val="00152AC3"/>
    <w:rsid w:val="00156AF3"/>
    <w:rsid w:val="00162670"/>
    <w:rsid w:val="0019491D"/>
    <w:rsid w:val="001F74AD"/>
    <w:rsid w:val="002D07A8"/>
    <w:rsid w:val="002D5BE7"/>
    <w:rsid w:val="003405EA"/>
    <w:rsid w:val="003916EC"/>
    <w:rsid w:val="003D3BC9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76242"/>
    <w:rsid w:val="009975A0"/>
    <w:rsid w:val="009C5C6E"/>
    <w:rsid w:val="00A2454C"/>
    <w:rsid w:val="00A6588E"/>
    <w:rsid w:val="00AE245C"/>
    <w:rsid w:val="00B054EC"/>
    <w:rsid w:val="00B634AC"/>
    <w:rsid w:val="00B83343"/>
    <w:rsid w:val="00BA0665"/>
    <w:rsid w:val="00BE2C21"/>
    <w:rsid w:val="00C01D20"/>
    <w:rsid w:val="00C06474"/>
    <w:rsid w:val="00C202BF"/>
    <w:rsid w:val="00C858D7"/>
    <w:rsid w:val="00C92F19"/>
    <w:rsid w:val="00CC3B85"/>
    <w:rsid w:val="00CF5C6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C1340"/>
  <w15:docId w15:val="{DF2647A1-EB00-4B42-8541-A3B67087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EB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6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2021-09-14T13:42:00Z</dcterms:created>
  <dcterms:modified xsi:type="dcterms:W3CDTF">2021-09-23T13:46:00Z</dcterms:modified>
</cp:coreProperties>
</file>