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D6B91E" w14:textId="79B097B2" w:rsidR="00E65D3E" w:rsidRPr="007F05E6" w:rsidRDefault="00E65D3E" w:rsidP="00474F67">
      <w:pPr>
        <w:pStyle w:val="Unittitle"/>
      </w:pPr>
      <w:r>
        <w:t>8.</w:t>
      </w:r>
      <w:r w:rsidRPr="00FF4100">
        <w:t xml:space="preserve"> </w:t>
      </w:r>
      <w:r>
        <w:t xml:space="preserve">Construction </w:t>
      </w:r>
      <w:r w:rsidR="00AE4F23">
        <w:t>i</w:t>
      </w:r>
      <w:r>
        <w:t xml:space="preserve">nformation and </w:t>
      </w:r>
      <w:r w:rsidR="00AE4F23">
        <w:t>d</w:t>
      </w:r>
      <w:r>
        <w:t xml:space="preserve">ata </w:t>
      </w:r>
      <w:r w:rsidR="00AE4F23">
        <w:t>p</w:t>
      </w:r>
      <w:r>
        <w:t>rinciples</w:t>
      </w:r>
    </w:p>
    <w:p w14:paraId="3E889502" w14:textId="510BBD37" w:rsidR="00E65D3E" w:rsidRPr="00692A45" w:rsidRDefault="00E65D3E" w:rsidP="00474F67">
      <w:pPr>
        <w:pStyle w:val="Heading1"/>
      </w:pPr>
      <w:r w:rsidRPr="00692A45">
        <w:t xml:space="preserve">Worksheet </w:t>
      </w:r>
      <w:r>
        <w:t>8</w:t>
      </w:r>
      <w:r w:rsidRPr="00692A45">
        <w:t xml:space="preserve">: </w:t>
      </w:r>
      <w:r w:rsidRPr="00EA5BC4">
        <w:t xml:space="preserve">Charts and </w:t>
      </w:r>
      <w:r w:rsidR="00AE4F23">
        <w:t>c</w:t>
      </w:r>
      <w:r w:rsidRPr="00EA5BC4">
        <w:t xml:space="preserve">ritical </w:t>
      </w:r>
      <w:r w:rsidR="00AE4F23">
        <w:t>p</w:t>
      </w:r>
      <w:r w:rsidRPr="00EA5BC4">
        <w:t xml:space="preserve">ath </w:t>
      </w:r>
      <w:r w:rsidR="00AE4F23">
        <w:t>d</w:t>
      </w:r>
      <w:r w:rsidRPr="00EA5BC4">
        <w:t>iagram</w:t>
      </w:r>
      <w:r w:rsidR="00267CE2">
        <w:t>s</w:t>
      </w:r>
      <w:r w:rsidRPr="00EA5BC4">
        <w:t xml:space="preserve"> </w:t>
      </w:r>
      <w:r w:rsidRPr="00692A45">
        <w:t>(</w:t>
      </w:r>
      <w:r w:rsidR="00484F67">
        <w:t>learne</w:t>
      </w:r>
      <w:r>
        <w:t>r</w:t>
      </w:r>
      <w:r w:rsidRPr="00692A45">
        <w:t>)</w:t>
      </w:r>
    </w:p>
    <w:p w14:paraId="18C930CA" w14:textId="77777777" w:rsidR="00E65D3E" w:rsidRDefault="00E65D3E" w:rsidP="00E65D3E">
      <w:pPr>
        <w:pStyle w:val="Answernumbered"/>
        <w:numPr>
          <w:ilvl w:val="0"/>
          <w:numId w:val="36"/>
        </w:numPr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 xml:space="preserve">What do we call a horizontal </w:t>
      </w:r>
      <w:r w:rsidRPr="009C4B19">
        <w:rPr>
          <w:rFonts w:cs="Arial"/>
          <w:szCs w:val="22"/>
          <w:lang w:val="en-US"/>
        </w:rPr>
        <w:t>bar chart used in project management to visually represent a projec</w:t>
      </w:r>
      <w:r>
        <w:rPr>
          <w:rFonts w:cs="Arial"/>
          <w:szCs w:val="22"/>
          <w:lang w:val="en-US"/>
        </w:rPr>
        <w:t>t p</w:t>
      </w:r>
      <w:r w:rsidRPr="009C4B19">
        <w:rPr>
          <w:rFonts w:cs="Arial"/>
          <w:szCs w:val="22"/>
          <w:lang w:val="en-US"/>
        </w:rPr>
        <w:t>lan over time</w:t>
      </w:r>
      <w:r>
        <w:rPr>
          <w:rFonts w:cs="Arial"/>
          <w:szCs w:val="22"/>
          <w:lang w:val="en-US"/>
        </w:rPr>
        <w:t>?</w:t>
      </w:r>
    </w:p>
    <w:p w14:paraId="79617EA9" w14:textId="77777777" w:rsidR="00E65D3E" w:rsidRDefault="00E65D3E" w:rsidP="000A5B70">
      <w:pPr>
        <w:pStyle w:val="Answernumbered"/>
        <w:numPr>
          <w:ilvl w:val="0"/>
          <w:numId w:val="0"/>
        </w:numPr>
        <w:ind w:left="426" w:hanging="426"/>
        <w:rPr>
          <w:rFonts w:cs="Arial"/>
          <w:szCs w:val="22"/>
          <w:lang w:val="en-US"/>
        </w:rPr>
      </w:pPr>
    </w:p>
    <w:p w14:paraId="6FE8ABDD" w14:textId="2D5279BF" w:rsidR="00E65D3E" w:rsidRDefault="00E65D3E" w:rsidP="00A00220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50155067" w14:textId="5CBA6C36" w:rsidR="008B6673" w:rsidRDefault="008B6673" w:rsidP="00A00220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76D649ED" w14:textId="77777777" w:rsidR="008B6673" w:rsidRPr="008D2C58" w:rsidRDefault="008B6673" w:rsidP="00A00220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4C1632C6" w14:textId="53B2AE6A" w:rsidR="00E65D3E" w:rsidRDefault="00E65D3E" w:rsidP="00E65D3E">
      <w:pPr>
        <w:pStyle w:val="Answer"/>
        <w:numPr>
          <w:ilvl w:val="0"/>
          <w:numId w:val="36"/>
        </w:numPr>
      </w:pPr>
      <w:r>
        <w:t xml:space="preserve">Give </w:t>
      </w:r>
      <w:r w:rsidR="00267CE2">
        <w:t>three or more</w:t>
      </w:r>
      <w:r>
        <w:t xml:space="preserve"> examples of some of the information a Gantt chart provides.</w:t>
      </w:r>
    </w:p>
    <w:p w14:paraId="0AA6A894" w14:textId="77777777" w:rsidR="00E65D3E" w:rsidRDefault="00E65D3E" w:rsidP="00ED7BE9">
      <w:pPr>
        <w:pStyle w:val="Answer"/>
      </w:pPr>
    </w:p>
    <w:p w14:paraId="73798B05" w14:textId="72EFA99F" w:rsidR="00E65D3E" w:rsidRDefault="00E65D3E" w:rsidP="007D0EAC">
      <w:pPr>
        <w:pStyle w:val="Answer"/>
        <w:ind w:left="720"/>
      </w:pPr>
    </w:p>
    <w:p w14:paraId="6F4B2CF9" w14:textId="05307893" w:rsidR="008B6673" w:rsidRDefault="008B6673" w:rsidP="007D0EAC">
      <w:pPr>
        <w:pStyle w:val="Answer"/>
        <w:ind w:left="720"/>
      </w:pPr>
    </w:p>
    <w:p w14:paraId="2F8E4EE9" w14:textId="0175FA45" w:rsidR="008B6673" w:rsidRDefault="008B6673" w:rsidP="007D0EAC">
      <w:pPr>
        <w:pStyle w:val="Answer"/>
        <w:ind w:left="720"/>
      </w:pPr>
    </w:p>
    <w:p w14:paraId="260ED055" w14:textId="77777777" w:rsidR="008B6673" w:rsidRDefault="008B6673" w:rsidP="007D0EAC">
      <w:pPr>
        <w:pStyle w:val="Answer"/>
        <w:ind w:left="720"/>
      </w:pPr>
    </w:p>
    <w:p w14:paraId="283C5340" w14:textId="77777777" w:rsidR="008B6673" w:rsidRDefault="008B6673" w:rsidP="007D0EAC">
      <w:pPr>
        <w:pStyle w:val="Answer"/>
        <w:ind w:left="720"/>
      </w:pPr>
    </w:p>
    <w:p w14:paraId="18D73A9A" w14:textId="258DC298" w:rsidR="00E65D3E" w:rsidRPr="0033620C" w:rsidRDefault="00E65D3E" w:rsidP="00E65D3E">
      <w:pPr>
        <w:pStyle w:val="Answer"/>
        <w:numPr>
          <w:ilvl w:val="0"/>
          <w:numId w:val="36"/>
        </w:numPr>
      </w:pPr>
      <w:r>
        <w:t xml:space="preserve">Name three benefits of using the </w:t>
      </w:r>
      <w:r w:rsidR="00267CE2">
        <w:t>c</w:t>
      </w:r>
      <w:r>
        <w:t xml:space="preserve">ritical </w:t>
      </w:r>
      <w:r w:rsidR="00267CE2">
        <w:t>p</w:t>
      </w:r>
      <w:r>
        <w:t xml:space="preserve">ath </w:t>
      </w:r>
      <w:r w:rsidR="00267CE2">
        <w:t>m</w:t>
      </w:r>
      <w:r>
        <w:t>ethod</w:t>
      </w:r>
      <w:r w:rsidR="00267CE2">
        <w:t>.</w:t>
      </w:r>
    </w:p>
    <w:p w14:paraId="56782215" w14:textId="3B158C38" w:rsidR="00E65D3E" w:rsidRDefault="00E65D3E" w:rsidP="0098586D">
      <w:pPr>
        <w:pStyle w:val="Answer"/>
        <w:ind w:left="720"/>
      </w:pPr>
    </w:p>
    <w:p w14:paraId="44B11CCE" w14:textId="59AAEA38" w:rsidR="008B6673" w:rsidRDefault="008B6673" w:rsidP="0098586D">
      <w:pPr>
        <w:pStyle w:val="Answer"/>
        <w:ind w:left="720"/>
      </w:pPr>
    </w:p>
    <w:p w14:paraId="0CE848F4" w14:textId="46436D9D" w:rsidR="008B6673" w:rsidRDefault="008B6673" w:rsidP="0098586D">
      <w:pPr>
        <w:pStyle w:val="Answer"/>
        <w:ind w:left="720"/>
      </w:pPr>
    </w:p>
    <w:p w14:paraId="23D109FC" w14:textId="215B0740" w:rsidR="008B6673" w:rsidRDefault="008B6673" w:rsidP="0098586D">
      <w:pPr>
        <w:pStyle w:val="Answer"/>
        <w:ind w:left="720"/>
      </w:pPr>
    </w:p>
    <w:p w14:paraId="3C31F456" w14:textId="63774D69" w:rsidR="008B6673" w:rsidRDefault="008B6673" w:rsidP="0098586D">
      <w:pPr>
        <w:pStyle w:val="Answer"/>
        <w:ind w:left="720"/>
      </w:pPr>
    </w:p>
    <w:p w14:paraId="72E1A649" w14:textId="77777777" w:rsidR="008B6673" w:rsidRDefault="008B6673" w:rsidP="0098586D">
      <w:pPr>
        <w:pStyle w:val="Answer"/>
        <w:ind w:left="720"/>
      </w:pPr>
    </w:p>
    <w:p w14:paraId="28A60C3E" w14:textId="77777777" w:rsidR="008B6673" w:rsidRDefault="008B6673" w:rsidP="0098586D">
      <w:pPr>
        <w:pStyle w:val="Answer"/>
        <w:ind w:left="720"/>
      </w:pPr>
    </w:p>
    <w:p w14:paraId="2C52722D" w14:textId="1C2C4E37" w:rsidR="0018586F" w:rsidRDefault="0018586F" w:rsidP="0018586F">
      <w:pPr>
        <w:pStyle w:val="Answer"/>
        <w:numPr>
          <w:ilvl w:val="0"/>
          <w:numId w:val="36"/>
        </w:numPr>
        <w:spacing w:before="0" w:after="0" w:line="240" w:lineRule="auto"/>
      </w:pPr>
      <w:r>
        <w:t xml:space="preserve">Complete a critical path diagram for a small task or project. Your tutor may suggest a task or it could be one of your choice.  </w:t>
      </w:r>
    </w:p>
    <w:p w14:paraId="46236083" w14:textId="77777777" w:rsidR="00E65D3E" w:rsidRDefault="00E65D3E" w:rsidP="005917B1">
      <w:pPr>
        <w:pStyle w:val="Answernumbered"/>
        <w:numPr>
          <w:ilvl w:val="0"/>
          <w:numId w:val="0"/>
        </w:numPr>
      </w:pPr>
    </w:p>
    <w:p w14:paraId="563A598E" w14:textId="77777777" w:rsidR="00E65D3E" w:rsidRDefault="00E65D3E" w:rsidP="005917B1">
      <w:pPr>
        <w:pStyle w:val="Answernumbered"/>
        <w:numPr>
          <w:ilvl w:val="0"/>
          <w:numId w:val="0"/>
        </w:numPr>
      </w:pPr>
    </w:p>
    <w:p w14:paraId="25A9C911" w14:textId="37F0CE59" w:rsidR="00474F67" w:rsidRDefault="00474F67" w:rsidP="00474F67">
      <w:pPr>
        <w:rPr>
          <w:rFonts w:cs="Arial"/>
          <w:szCs w:val="22"/>
        </w:rPr>
      </w:pPr>
    </w:p>
    <w:p w14:paraId="2C28FA42" w14:textId="77777777" w:rsidR="008B6673" w:rsidRDefault="008B6673" w:rsidP="00474F67">
      <w:pPr>
        <w:rPr>
          <w:rFonts w:cs="Arial"/>
          <w:szCs w:val="22"/>
        </w:rPr>
      </w:pPr>
    </w:p>
    <w:p w14:paraId="7D934925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25446" w14:textId="77777777" w:rsidR="001C1927" w:rsidRDefault="001C1927">
      <w:pPr>
        <w:spacing w:before="0" w:after="0"/>
      </w:pPr>
      <w:r>
        <w:separator/>
      </w:r>
    </w:p>
  </w:endnote>
  <w:endnote w:type="continuationSeparator" w:id="0">
    <w:p w14:paraId="07A7E591" w14:textId="77777777" w:rsidR="001C1927" w:rsidRDefault="001C192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B34F7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5B8C7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2F419EC" wp14:editId="49936DFE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9FD4CE8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57C2E6F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F419E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19FD4CE8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57C2E6F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7EF7B65" wp14:editId="795DAE86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FB709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AE42C" w14:textId="77777777" w:rsidR="001C1927" w:rsidRDefault="001C1927">
      <w:pPr>
        <w:spacing w:before="0" w:after="0"/>
      </w:pPr>
      <w:r>
        <w:separator/>
      </w:r>
    </w:p>
  </w:footnote>
  <w:footnote w:type="continuationSeparator" w:id="0">
    <w:p w14:paraId="0B37D215" w14:textId="77777777" w:rsidR="001C1927" w:rsidRDefault="001C192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6CE68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A7610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5B4D8578" wp14:editId="4806405C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40101782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2DFD540" wp14:editId="5004CB3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9C2DF1A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B10E4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F71DBC"/>
    <w:multiLevelType w:val="hybridMultilevel"/>
    <w:tmpl w:val="F3EC323C"/>
    <w:lvl w:ilvl="0" w:tplc="B1047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C8F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4015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2A29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E2A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7AFC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FB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304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6A6B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53CD"/>
    <w:multiLevelType w:val="hybridMultilevel"/>
    <w:tmpl w:val="6F34877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B96E0E"/>
    <w:multiLevelType w:val="hybridMultilevel"/>
    <w:tmpl w:val="CDC211B4"/>
    <w:lvl w:ilvl="0" w:tplc="7BB69B44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900AB1"/>
    <w:multiLevelType w:val="hybridMultilevel"/>
    <w:tmpl w:val="A104C91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D237FF"/>
    <w:multiLevelType w:val="hybridMultilevel"/>
    <w:tmpl w:val="B4665AC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8"/>
  </w:num>
  <w:num w:numId="3">
    <w:abstractNumId w:val="26"/>
  </w:num>
  <w:num w:numId="4">
    <w:abstractNumId w:val="20"/>
  </w:num>
  <w:num w:numId="5">
    <w:abstractNumId w:val="10"/>
  </w:num>
  <w:num w:numId="6">
    <w:abstractNumId w:val="19"/>
  </w:num>
  <w:num w:numId="7">
    <w:abstractNumId w:val="10"/>
  </w:num>
  <w:num w:numId="8">
    <w:abstractNumId w:val="3"/>
  </w:num>
  <w:num w:numId="9">
    <w:abstractNumId w:val="10"/>
    <w:lvlOverride w:ilvl="0">
      <w:startOverride w:val="1"/>
    </w:lvlOverride>
  </w:num>
  <w:num w:numId="10">
    <w:abstractNumId w:val="21"/>
  </w:num>
  <w:num w:numId="11">
    <w:abstractNumId w:val="16"/>
  </w:num>
  <w:num w:numId="12">
    <w:abstractNumId w:val="8"/>
  </w:num>
  <w:num w:numId="13">
    <w:abstractNumId w:val="15"/>
  </w:num>
  <w:num w:numId="14">
    <w:abstractNumId w:val="22"/>
  </w:num>
  <w:num w:numId="15">
    <w:abstractNumId w:val="13"/>
  </w:num>
  <w:num w:numId="16">
    <w:abstractNumId w:val="9"/>
  </w:num>
  <w:num w:numId="17">
    <w:abstractNumId w:val="28"/>
  </w:num>
  <w:num w:numId="18">
    <w:abstractNumId w:val="29"/>
  </w:num>
  <w:num w:numId="19">
    <w:abstractNumId w:val="6"/>
  </w:num>
  <w:num w:numId="20">
    <w:abstractNumId w:val="5"/>
  </w:num>
  <w:num w:numId="21">
    <w:abstractNumId w:val="11"/>
  </w:num>
  <w:num w:numId="22">
    <w:abstractNumId w:val="11"/>
    <w:lvlOverride w:ilvl="0">
      <w:startOverride w:val="1"/>
    </w:lvlOverride>
  </w:num>
  <w:num w:numId="23">
    <w:abstractNumId w:val="27"/>
  </w:num>
  <w:num w:numId="24">
    <w:abstractNumId w:val="11"/>
    <w:lvlOverride w:ilvl="0">
      <w:startOverride w:val="1"/>
    </w:lvlOverride>
  </w:num>
  <w:num w:numId="25">
    <w:abstractNumId w:val="11"/>
    <w:lvlOverride w:ilvl="0">
      <w:startOverride w:val="1"/>
    </w:lvlOverride>
  </w:num>
  <w:num w:numId="26">
    <w:abstractNumId w:val="12"/>
  </w:num>
  <w:num w:numId="27">
    <w:abstractNumId w:val="24"/>
  </w:num>
  <w:num w:numId="28">
    <w:abstractNumId w:val="11"/>
    <w:lvlOverride w:ilvl="0">
      <w:startOverride w:val="1"/>
    </w:lvlOverride>
  </w:num>
  <w:num w:numId="29">
    <w:abstractNumId w:val="25"/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0"/>
  </w:num>
  <w:num w:numId="34">
    <w:abstractNumId w:val="14"/>
  </w:num>
  <w:num w:numId="35">
    <w:abstractNumId w:val="4"/>
  </w:num>
  <w:num w:numId="36">
    <w:abstractNumId w:val="23"/>
  </w:num>
  <w:num w:numId="37">
    <w:abstractNumId w:val="2"/>
  </w:num>
  <w:num w:numId="38">
    <w:abstractNumId w:val="1"/>
  </w:num>
  <w:num w:numId="39">
    <w:abstractNumId w:val="17"/>
  </w:num>
  <w:num w:numId="4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5D3E"/>
    <w:rsid w:val="00002DC1"/>
    <w:rsid w:val="000033BD"/>
    <w:rsid w:val="0007243A"/>
    <w:rsid w:val="00082C62"/>
    <w:rsid w:val="000B231F"/>
    <w:rsid w:val="000B4FD7"/>
    <w:rsid w:val="000C1804"/>
    <w:rsid w:val="000E194B"/>
    <w:rsid w:val="00110217"/>
    <w:rsid w:val="00152AC3"/>
    <w:rsid w:val="00156AF3"/>
    <w:rsid w:val="0018586F"/>
    <w:rsid w:val="0019491D"/>
    <w:rsid w:val="001C1927"/>
    <w:rsid w:val="001F74AD"/>
    <w:rsid w:val="00267CE2"/>
    <w:rsid w:val="002D07A8"/>
    <w:rsid w:val="002F6845"/>
    <w:rsid w:val="003405EA"/>
    <w:rsid w:val="003916EC"/>
    <w:rsid w:val="003F7F14"/>
    <w:rsid w:val="00404B31"/>
    <w:rsid w:val="00424680"/>
    <w:rsid w:val="00474F67"/>
    <w:rsid w:val="0048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0F62"/>
    <w:rsid w:val="006E1028"/>
    <w:rsid w:val="006E19C2"/>
    <w:rsid w:val="006F7BAF"/>
    <w:rsid w:val="00797FA7"/>
    <w:rsid w:val="008B6673"/>
    <w:rsid w:val="008C1F1C"/>
    <w:rsid w:val="008D47A6"/>
    <w:rsid w:val="009975A0"/>
    <w:rsid w:val="009C5C6E"/>
    <w:rsid w:val="00A2454C"/>
    <w:rsid w:val="00AE245C"/>
    <w:rsid w:val="00AE4F23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E65D3E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7EFD71"/>
  <w15:docId w15:val="{88FB8632-D1D9-4F92-89C5-19A37FDC2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14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3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8</cp:revision>
  <cp:lastPrinted>2013-05-15T12:05:00Z</cp:lastPrinted>
  <dcterms:created xsi:type="dcterms:W3CDTF">2021-09-14T13:56:00Z</dcterms:created>
  <dcterms:modified xsi:type="dcterms:W3CDTF">2021-09-23T14:25:00Z</dcterms:modified>
</cp:coreProperties>
</file>