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6B91E" w14:textId="376151B4" w:rsidR="00E65D3E" w:rsidRPr="007F05E6" w:rsidRDefault="00E65D3E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571566">
        <w:t>i</w:t>
      </w:r>
      <w:r>
        <w:t xml:space="preserve">nformation and </w:t>
      </w:r>
      <w:r w:rsidR="00571566">
        <w:t>d</w:t>
      </w:r>
      <w:r>
        <w:t xml:space="preserve">ata </w:t>
      </w:r>
      <w:r w:rsidR="00571566">
        <w:t>p</w:t>
      </w:r>
      <w:r>
        <w:t>rinciples</w:t>
      </w:r>
    </w:p>
    <w:p w14:paraId="3E889502" w14:textId="5AC048C1" w:rsidR="00E65D3E" w:rsidRPr="00692A45" w:rsidRDefault="00E65D3E" w:rsidP="00474F67">
      <w:pPr>
        <w:pStyle w:val="Heading1"/>
      </w:pPr>
      <w:r w:rsidRPr="00692A45">
        <w:t xml:space="preserve">Worksheet </w:t>
      </w:r>
      <w:r>
        <w:t>8</w:t>
      </w:r>
      <w:r w:rsidR="00571566">
        <w:t>:</w:t>
      </w:r>
      <w:r w:rsidRPr="00692A45">
        <w:t xml:space="preserve"> </w:t>
      </w:r>
      <w:r w:rsidRPr="00EA5BC4">
        <w:t xml:space="preserve">Charts and </w:t>
      </w:r>
      <w:r w:rsidR="00571566">
        <w:t>c</w:t>
      </w:r>
      <w:r w:rsidRPr="00EA5BC4">
        <w:t xml:space="preserve">ritical </w:t>
      </w:r>
      <w:r w:rsidR="00571566">
        <w:t>p</w:t>
      </w:r>
      <w:r w:rsidRPr="00EA5BC4">
        <w:t xml:space="preserve">ath </w:t>
      </w:r>
      <w:r w:rsidR="00571566">
        <w:t>d</w:t>
      </w:r>
      <w:r w:rsidRPr="00EA5BC4">
        <w:t>iagram</w:t>
      </w:r>
      <w:r w:rsidR="00FA7568">
        <w:t>s</w:t>
      </w:r>
      <w:r w:rsidRPr="00EA5BC4">
        <w:t xml:space="preserve"> </w:t>
      </w:r>
      <w:r w:rsidRPr="00692A45">
        <w:t>(</w:t>
      </w:r>
      <w:r>
        <w:t>tutor</w:t>
      </w:r>
      <w:r w:rsidRPr="00692A45">
        <w:t>)</w:t>
      </w:r>
    </w:p>
    <w:p w14:paraId="18C930CA" w14:textId="77777777" w:rsidR="00E65D3E" w:rsidRDefault="00E65D3E" w:rsidP="00E65D3E">
      <w:pPr>
        <w:pStyle w:val="Answernumbered"/>
        <w:numPr>
          <w:ilvl w:val="0"/>
          <w:numId w:val="36"/>
        </w:num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What do we call a horizontal </w:t>
      </w:r>
      <w:r w:rsidRPr="009C4B19">
        <w:rPr>
          <w:rFonts w:cs="Arial"/>
          <w:szCs w:val="22"/>
          <w:lang w:val="en-US"/>
        </w:rPr>
        <w:t>bar chart used in project management to visually represent a projec</w:t>
      </w:r>
      <w:r>
        <w:rPr>
          <w:rFonts w:cs="Arial"/>
          <w:szCs w:val="22"/>
          <w:lang w:val="en-US"/>
        </w:rPr>
        <w:t>t p</w:t>
      </w:r>
      <w:r w:rsidRPr="009C4B19">
        <w:rPr>
          <w:rFonts w:cs="Arial"/>
          <w:szCs w:val="22"/>
          <w:lang w:val="en-US"/>
        </w:rPr>
        <w:t>lan over time</w:t>
      </w:r>
      <w:r>
        <w:rPr>
          <w:rFonts w:cs="Arial"/>
          <w:szCs w:val="22"/>
          <w:lang w:val="en-US"/>
        </w:rPr>
        <w:t>?</w:t>
      </w:r>
    </w:p>
    <w:p w14:paraId="79617EA9" w14:textId="77777777" w:rsidR="00E65D3E" w:rsidRDefault="00E65D3E" w:rsidP="000A5B70">
      <w:pPr>
        <w:pStyle w:val="Answernumbered"/>
        <w:numPr>
          <w:ilvl w:val="0"/>
          <w:numId w:val="0"/>
        </w:numPr>
        <w:ind w:left="426" w:hanging="426"/>
        <w:rPr>
          <w:rFonts w:cs="Arial"/>
          <w:szCs w:val="22"/>
          <w:lang w:val="en-US"/>
        </w:rPr>
      </w:pPr>
    </w:p>
    <w:p w14:paraId="2C450BF6" w14:textId="64AC56B0" w:rsidR="00E65D3E" w:rsidRPr="007D0EAC" w:rsidRDefault="00E65D3E" w:rsidP="00FA7568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7D0EAC">
        <w:rPr>
          <w:color w:val="FF0000"/>
          <w:lang w:val="en-US"/>
        </w:rPr>
        <w:t xml:space="preserve">Gantt </w:t>
      </w:r>
      <w:r w:rsidR="00FA7568">
        <w:rPr>
          <w:color w:val="FF0000"/>
          <w:lang w:val="en-US"/>
        </w:rPr>
        <w:t>c</w:t>
      </w:r>
      <w:r w:rsidRPr="007D0EAC">
        <w:rPr>
          <w:color w:val="FF0000"/>
          <w:lang w:val="en-US"/>
        </w:rPr>
        <w:t>hart</w:t>
      </w:r>
    </w:p>
    <w:p w14:paraId="6FE8ABDD" w14:textId="77777777" w:rsidR="00E65D3E" w:rsidRPr="008D2C58" w:rsidRDefault="00E65D3E" w:rsidP="00A00220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4C1632C6" w14:textId="65202E30" w:rsidR="00E65D3E" w:rsidRDefault="00E65D3E" w:rsidP="00E65D3E">
      <w:pPr>
        <w:pStyle w:val="Answer"/>
        <w:numPr>
          <w:ilvl w:val="0"/>
          <w:numId w:val="36"/>
        </w:numPr>
      </w:pPr>
      <w:r>
        <w:t xml:space="preserve">Give </w:t>
      </w:r>
      <w:r w:rsidR="00FA7568">
        <w:t>three or more</w:t>
      </w:r>
      <w:r>
        <w:t xml:space="preserve"> examples of some of the information a Gantt chart provides.</w:t>
      </w:r>
    </w:p>
    <w:p w14:paraId="369DF6A8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 xml:space="preserve">When each task will begin and end </w:t>
      </w:r>
    </w:p>
    <w:p w14:paraId="650C4A0B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 xml:space="preserve">How long each task will take </w:t>
      </w:r>
    </w:p>
    <w:p w14:paraId="23817EFC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Who’s assigned to each task</w:t>
      </w:r>
    </w:p>
    <w:p w14:paraId="39F14E1B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How tasks relate to and depend on each other</w:t>
      </w:r>
    </w:p>
    <w:p w14:paraId="794E435D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How work is progressing in a project</w:t>
      </w:r>
    </w:p>
    <w:p w14:paraId="4A7B33A8" w14:textId="77777777" w:rsidR="00E65D3E" w:rsidRPr="00ED7BE9" w:rsidRDefault="00E65D3E" w:rsidP="00FA7568">
      <w:pPr>
        <w:pStyle w:val="Answer"/>
        <w:numPr>
          <w:ilvl w:val="0"/>
          <w:numId w:val="41"/>
        </w:numPr>
        <w:spacing w:before="0" w:after="0" w:line="240" w:lineRule="auto"/>
        <w:ind w:left="714" w:hanging="357"/>
        <w:rPr>
          <w:color w:val="FF0000"/>
        </w:rPr>
      </w:pPr>
      <w:r w:rsidRPr="00ED7BE9">
        <w:rPr>
          <w:color w:val="FF0000"/>
          <w:lang w:val="en-US"/>
        </w:rPr>
        <w:t>The full project schedule from start to finish</w:t>
      </w:r>
    </w:p>
    <w:p w14:paraId="73798B05" w14:textId="77777777" w:rsidR="00E65D3E" w:rsidRDefault="00E65D3E" w:rsidP="007D0EAC">
      <w:pPr>
        <w:pStyle w:val="Answer"/>
        <w:ind w:left="720"/>
      </w:pPr>
    </w:p>
    <w:p w14:paraId="18D73A9A" w14:textId="7CAF349E" w:rsidR="00E65D3E" w:rsidRPr="0033620C" w:rsidRDefault="00E65D3E" w:rsidP="00E65D3E">
      <w:pPr>
        <w:pStyle w:val="Answer"/>
        <w:numPr>
          <w:ilvl w:val="0"/>
          <w:numId w:val="36"/>
        </w:numPr>
      </w:pPr>
      <w:r>
        <w:t xml:space="preserve">Name three benefits of using the </w:t>
      </w:r>
      <w:r w:rsidR="00FA7568">
        <w:t>c</w:t>
      </w:r>
      <w:r>
        <w:t xml:space="preserve">ritical </w:t>
      </w:r>
      <w:r w:rsidR="00FA7568">
        <w:t>p</w:t>
      </w:r>
      <w:r>
        <w:t xml:space="preserve">ath </w:t>
      </w:r>
      <w:r w:rsidR="00FA7568">
        <w:t>m</w:t>
      </w:r>
      <w:r>
        <w:t>ethod</w:t>
      </w:r>
      <w:r w:rsidR="00DB31E5">
        <w:t>.</w:t>
      </w:r>
    </w:p>
    <w:p w14:paraId="13EFDC1F" w14:textId="77777777" w:rsidR="00E65D3E" w:rsidRPr="00ED7BE9" w:rsidRDefault="00E65D3E" w:rsidP="00E65D3E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ED7BE9">
        <w:rPr>
          <w:color w:val="FF0000"/>
        </w:rPr>
        <w:t xml:space="preserve">Identifies the </w:t>
      </w:r>
      <w:r>
        <w:rPr>
          <w:color w:val="FF0000"/>
        </w:rPr>
        <w:t>m</w:t>
      </w:r>
      <w:r w:rsidRPr="00ED7BE9">
        <w:rPr>
          <w:color w:val="FF0000"/>
        </w:rPr>
        <w:t xml:space="preserve">ost </w:t>
      </w:r>
      <w:r>
        <w:rPr>
          <w:color w:val="FF0000"/>
        </w:rPr>
        <w:t>i</w:t>
      </w:r>
      <w:r w:rsidRPr="00ED7BE9">
        <w:rPr>
          <w:color w:val="FF0000"/>
        </w:rPr>
        <w:t xml:space="preserve">mportant </w:t>
      </w:r>
      <w:r>
        <w:rPr>
          <w:color w:val="FF0000"/>
        </w:rPr>
        <w:t>t</w:t>
      </w:r>
      <w:r w:rsidRPr="00ED7BE9">
        <w:rPr>
          <w:color w:val="FF0000"/>
        </w:rPr>
        <w:t>asks</w:t>
      </w:r>
    </w:p>
    <w:p w14:paraId="73DC513F" w14:textId="77777777" w:rsidR="00E65D3E" w:rsidRPr="00ED7BE9" w:rsidRDefault="00E65D3E" w:rsidP="00E65D3E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ED7BE9">
        <w:rPr>
          <w:color w:val="FF0000"/>
        </w:rPr>
        <w:t xml:space="preserve">Helps </w:t>
      </w:r>
      <w:r>
        <w:rPr>
          <w:color w:val="FF0000"/>
        </w:rPr>
        <w:t>r</w:t>
      </w:r>
      <w:r w:rsidRPr="00ED7BE9">
        <w:rPr>
          <w:color w:val="FF0000"/>
        </w:rPr>
        <w:t xml:space="preserve">educe </w:t>
      </w:r>
      <w:r>
        <w:rPr>
          <w:color w:val="FF0000"/>
        </w:rPr>
        <w:t>t</w:t>
      </w:r>
      <w:r w:rsidRPr="00ED7BE9">
        <w:rPr>
          <w:color w:val="FF0000"/>
        </w:rPr>
        <w:t>imelines</w:t>
      </w:r>
    </w:p>
    <w:p w14:paraId="6625E2BC" w14:textId="77777777" w:rsidR="00E65D3E" w:rsidRPr="00ED7BE9" w:rsidRDefault="00E65D3E" w:rsidP="00FA7568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ED7BE9">
        <w:rPr>
          <w:color w:val="FF0000"/>
        </w:rPr>
        <w:t xml:space="preserve">Compares </w:t>
      </w:r>
      <w:r>
        <w:rPr>
          <w:color w:val="FF0000"/>
        </w:rPr>
        <w:t>p</w:t>
      </w:r>
      <w:r w:rsidRPr="00ED7BE9">
        <w:rPr>
          <w:color w:val="FF0000"/>
        </w:rPr>
        <w:t xml:space="preserve">lanned with </w:t>
      </w:r>
      <w:r>
        <w:rPr>
          <w:color w:val="FF0000"/>
        </w:rPr>
        <w:t>a</w:t>
      </w:r>
      <w:r w:rsidRPr="00ED7BE9">
        <w:rPr>
          <w:color w:val="FF0000"/>
        </w:rPr>
        <w:t>ctual</w:t>
      </w:r>
    </w:p>
    <w:p w14:paraId="56782215" w14:textId="77777777" w:rsidR="00E65D3E" w:rsidRDefault="00E65D3E" w:rsidP="0098586D">
      <w:pPr>
        <w:pStyle w:val="Answer"/>
        <w:ind w:left="720"/>
      </w:pPr>
      <w:r w:rsidRPr="00F70001">
        <w:t xml:space="preserve"> </w:t>
      </w:r>
    </w:p>
    <w:p w14:paraId="55DD5B6A" w14:textId="133FE859" w:rsidR="008844CA" w:rsidRDefault="008844CA" w:rsidP="008844CA">
      <w:pPr>
        <w:pStyle w:val="Answer"/>
        <w:numPr>
          <w:ilvl w:val="0"/>
          <w:numId w:val="36"/>
        </w:numPr>
        <w:spacing w:before="0" w:after="0" w:line="240" w:lineRule="auto"/>
      </w:pPr>
      <w:r>
        <w:t xml:space="preserve">Complete a critical path diagram for a small task or project. Your tutor may suggest a task or it could be one of your choice. </w:t>
      </w:r>
    </w:p>
    <w:p w14:paraId="563A598E" w14:textId="77777777" w:rsidR="00E65D3E" w:rsidRDefault="00E65D3E" w:rsidP="005917B1">
      <w:pPr>
        <w:pStyle w:val="Answernumbered"/>
        <w:numPr>
          <w:ilvl w:val="0"/>
          <w:numId w:val="0"/>
        </w:numPr>
      </w:pPr>
    </w:p>
    <w:p w14:paraId="3C88437F" w14:textId="72F63FD3" w:rsidR="00E11357" w:rsidRPr="005643D4" w:rsidRDefault="00E11357" w:rsidP="00E11357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5643D4">
        <w:rPr>
          <w:color w:val="FF0000"/>
        </w:rPr>
        <w:t>Suggest some project ideas for learners</w:t>
      </w:r>
      <w:r w:rsidR="00FA7568">
        <w:rPr>
          <w:color w:val="FF0000"/>
        </w:rPr>
        <w:t xml:space="preserve"> </w:t>
      </w:r>
      <w:r w:rsidRPr="005643D4">
        <w:rPr>
          <w:color w:val="FF0000"/>
        </w:rPr>
        <w:t>(eg, building a piece of flatpack furniture</w:t>
      </w:r>
      <w:r w:rsidR="00FA7568">
        <w:rPr>
          <w:color w:val="FF0000"/>
        </w:rPr>
        <w:t>)</w:t>
      </w:r>
      <w:r w:rsidRPr="005643D4">
        <w:rPr>
          <w:color w:val="FF0000"/>
        </w:rPr>
        <w:t>. They should</w:t>
      </w:r>
      <w:r>
        <w:rPr>
          <w:color w:val="FF0000"/>
        </w:rPr>
        <w:t>:</w:t>
      </w:r>
    </w:p>
    <w:p w14:paraId="52923A8C" w14:textId="77777777" w:rsidR="00E11357" w:rsidRPr="005643D4" w:rsidRDefault="00E11357" w:rsidP="00E11357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4EDCFDC7" w14:textId="4B89C7A3" w:rsidR="00E11357" w:rsidRPr="005643D4" w:rsidRDefault="00FA7568" w:rsidP="00E11357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s</w:t>
      </w:r>
      <w:r w:rsidR="00E11357" w:rsidRPr="005643D4">
        <w:rPr>
          <w:color w:val="FF0000"/>
        </w:rPr>
        <w:t>pecify each activity</w:t>
      </w:r>
    </w:p>
    <w:p w14:paraId="0F008ADF" w14:textId="0221BEE8" w:rsidR="00E11357" w:rsidRPr="005643D4" w:rsidRDefault="00FA7568" w:rsidP="00FA7568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c</w:t>
      </w:r>
      <w:r w:rsidR="00E11357" w:rsidRPr="005643D4">
        <w:rPr>
          <w:color w:val="FF0000"/>
        </w:rPr>
        <w:t>onfirm the activity sequence</w:t>
      </w:r>
    </w:p>
    <w:p w14:paraId="22DC3CBE" w14:textId="5DE4D803" w:rsidR="00E11357" w:rsidRPr="005643D4" w:rsidRDefault="00FA7568" w:rsidP="00E11357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d</w:t>
      </w:r>
      <w:r w:rsidR="00E11357" w:rsidRPr="005643D4">
        <w:rPr>
          <w:color w:val="FF0000"/>
        </w:rPr>
        <w:t>raw the network diagram</w:t>
      </w:r>
    </w:p>
    <w:p w14:paraId="7613138C" w14:textId="3FF667A7" w:rsidR="00E11357" w:rsidRPr="005643D4" w:rsidRDefault="00FA7568" w:rsidP="00E11357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e</w:t>
      </w:r>
      <w:r w:rsidR="00E11357" w:rsidRPr="005643D4">
        <w:rPr>
          <w:color w:val="FF0000"/>
        </w:rPr>
        <w:t>stimate the activity completion times</w:t>
      </w:r>
    </w:p>
    <w:p w14:paraId="54E1C97C" w14:textId="5B072992" w:rsidR="00E11357" w:rsidRPr="005643D4" w:rsidRDefault="00FA7568" w:rsidP="00E11357">
      <w:pPr>
        <w:pStyle w:val="Answernumbered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i</w:t>
      </w:r>
      <w:r w:rsidR="00E11357" w:rsidRPr="005643D4">
        <w:rPr>
          <w:color w:val="FF0000"/>
        </w:rPr>
        <w:t>dentify the critical path</w:t>
      </w:r>
      <w:r>
        <w:rPr>
          <w:color w:val="FF0000"/>
        </w:rPr>
        <w:t>.</w:t>
      </w:r>
    </w:p>
    <w:p w14:paraId="74FB7BFA" w14:textId="77777777" w:rsidR="00E11357" w:rsidRPr="005643D4" w:rsidRDefault="00E11357" w:rsidP="00E11357">
      <w:pPr>
        <w:pStyle w:val="Answernumbered"/>
        <w:numPr>
          <w:ilvl w:val="0"/>
          <w:numId w:val="0"/>
        </w:numPr>
        <w:ind w:left="360"/>
        <w:rPr>
          <w:color w:val="FF0000"/>
        </w:rPr>
      </w:pPr>
    </w:p>
    <w:p w14:paraId="6ED00F2B" w14:textId="77777777" w:rsidR="00E11357" w:rsidRPr="005643D4" w:rsidRDefault="00E11357" w:rsidP="00E11357">
      <w:pPr>
        <w:pStyle w:val="Answernumbered"/>
        <w:numPr>
          <w:ilvl w:val="0"/>
          <w:numId w:val="0"/>
        </w:numPr>
        <w:ind w:left="360"/>
        <w:rPr>
          <w:color w:val="FF0000"/>
        </w:rPr>
      </w:pPr>
      <w:r w:rsidRPr="005643D4">
        <w:rPr>
          <w:color w:val="FF0000"/>
        </w:rPr>
        <w:t>Allow an hour for the task as an individual assignment or as a small group activity.</w:t>
      </w:r>
    </w:p>
    <w:p w14:paraId="25A9C911" w14:textId="77777777" w:rsidR="00474F67" w:rsidRDefault="00474F67" w:rsidP="00474F67">
      <w:pPr>
        <w:rPr>
          <w:rFonts w:cs="Arial"/>
          <w:szCs w:val="22"/>
        </w:rPr>
      </w:pPr>
    </w:p>
    <w:p w14:paraId="7D934925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B8FE2" w14:textId="77777777" w:rsidR="00BB003A" w:rsidRDefault="00BB003A">
      <w:pPr>
        <w:spacing w:before="0" w:after="0"/>
      </w:pPr>
      <w:r>
        <w:separator/>
      </w:r>
    </w:p>
  </w:endnote>
  <w:endnote w:type="continuationSeparator" w:id="0">
    <w:p w14:paraId="5C21B980" w14:textId="77777777" w:rsidR="00BB003A" w:rsidRDefault="00BB003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34F7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B8C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2F419EC" wp14:editId="49936DFE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9FD4CE8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57C2E6F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F419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19FD4CE8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57C2E6F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7EF7B65" wp14:editId="795DAE8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FB709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8EE73" w14:textId="77777777" w:rsidR="00BB003A" w:rsidRDefault="00BB003A">
      <w:pPr>
        <w:spacing w:before="0" w:after="0"/>
      </w:pPr>
      <w:r>
        <w:separator/>
      </w:r>
    </w:p>
  </w:footnote>
  <w:footnote w:type="continuationSeparator" w:id="0">
    <w:p w14:paraId="3C3D8CF9" w14:textId="77777777" w:rsidR="00BB003A" w:rsidRDefault="00BB003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CE68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A7610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4D8578" wp14:editId="4806405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010178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2DFD540" wp14:editId="5004CB3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C2DF1A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B10E4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F71DBC"/>
    <w:multiLevelType w:val="hybridMultilevel"/>
    <w:tmpl w:val="F3EC323C"/>
    <w:lvl w:ilvl="0" w:tplc="B1047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53CD"/>
    <w:multiLevelType w:val="hybridMultilevel"/>
    <w:tmpl w:val="6F3487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4720A8"/>
    <w:multiLevelType w:val="hybridMultilevel"/>
    <w:tmpl w:val="0D46B9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1C8F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015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A2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E2A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7AF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F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04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6A6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00AB1"/>
    <w:multiLevelType w:val="hybridMultilevel"/>
    <w:tmpl w:val="A104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D237FF"/>
    <w:multiLevelType w:val="hybridMultilevel"/>
    <w:tmpl w:val="12A47DF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27"/>
  </w:num>
  <w:num w:numId="4">
    <w:abstractNumId w:val="21"/>
  </w:num>
  <w:num w:numId="5">
    <w:abstractNumId w:val="10"/>
  </w:num>
  <w:num w:numId="6">
    <w:abstractNumId w:val="20"/>
  </w:num>
  <w:num w:numId="7">
    <w:abstractNumId w:val="10"/>
  </w:num>
  <w:num w:numId="8">
    <w:abstractNumId w:val="3"/>
  </w:num>
  <w:num w:numId="9">
    <w:abstractNumId w:val="10"/>
    <w:lvlOverride w:ilvl="0">
      <w:startOverride w:val="1"/>
    </w:lvlOverride>
  </w:num>
  <w:num w:numId="10">
    <w:abstractNumId w:val="22"/>
  </w:num>
  <w:num w:numId="11">
    <w:abstractNumId w:val="17"/>
  </w:num>
  <w:num w:numId="12">
    <w:abstractNumId w:val="8"/>
  </w:num>
  <w:num w:numId="13">
    <w:abstractNumId w:val="15"/>
  </w:num>
  <w:num w:numId="14">
    <w:abstractNumId w:val="23"/>
  </w:num>
  <w:num w:numId="15">
    <w:abstractNumId w:val="13"/>
  </w:num>
  <w:num w:numId="16">
    <w:abstractNumId w:val="9"/>
  </w:num>
  <w:num w:numId="17">
    <w:abstractNumId w:val="29"/>
  </w:num>
  <w:num w:numId="18">
    <w:abstractNumId w:val="30"/>
  </w:num>
  <w:num w:numId="19">
    <w:abstractNumId w:val="6"/>
  </w:num>
  <w:num w:numId="20">
    <w:abstractNumId w:val="5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8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5"/>
  </w:num>
  <w:num w:numId="28">
    <w:abstractNumId w:val="11"/>
    <w:lvlOverride w:ilvl="0">
      <w:startOverride w:val="1"/>
    </w:lvlOverride>
  </w:num>
  <w:num w:numId="29">
    <w:abstractNumId w:val="26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4"/>
  </w:num>
  <w:num w:numId="36">
    <w:abstractNumId w:val="24"/>
  </w:num>
  <w:num w:numId="37">
    <w:abstractNumId w:val="2"/>
  </w:num>
  <w:num w:numId="38">
    <w:abstractNumId w:val="1"/>
  </w:num>
  <w:num w:numId="39">
    <w:abstractNumId w:val="18"/>
  </w:num>
  <w:num w:numId="4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D3E"/>
    <w:rsid w:val="00002DC1"/>
    <w:rsid w:val="000033BD"/>
    <w:rsid w:val="0007243A"/>
    <w:rsid w:val="00082C62"/>
    <w:rsid w:val="000B231F"/>
    <w:rsid w:val="000C1804"/>
    <w:rsid w:val="000E194B"/>
    <w:rsid w:val="00110217"/>
    <w:rsid w:val="00111A72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541F42"/>
    <w:rsid w:val="00571566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844CA"/>
    <w:rsid w:val="008C1F1C"/>
    <w:rsid w:val="008D47A6"/>
    <w:rsid w:val="00913FEB"/>
    <w:rsid w:val="009975A0"/>
    <w:rsid w:val="009C5C6E"/>
    <w:rsid w:val="00A2454C"/>
    <w:rsid w:val="00AE245C"/>
    <w:rsid w:val="00B054EC"/>
    <w:rsid w:val="00B634AC"/>
    <w:rsid w:val="00BB003A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B31E5"/>
    <w:rsid w:val="00DE29A8"/>
    <w:rsid w:val="00E11357"/>
    <w:rsid w:val="00E65D3E"/>
    <w:rsid w:val="00F03E33"/>
    <w:rsid w:val="00F15749"/>
    <w:rsid w:val="00F42A36"/>
    <w:rsid w:val="00F82617"/>
    <w:rsid w:val="00F967EC"/>
    <w:rsid w:val="00FA756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7EFD71"/>
  <w15:docId w15:val="{88FB8632-D1D9-4F92-89C5-19A37FDC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9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7</cp:revision>
  <cp:lastPrinted>2013-05-15T12:05:00Z</cp:lastPrinted>
  <dcterms:created xsi:type="dcterms:W3CDTF">2021-09-14T13:56:00Z</dcterms:created>
  <dcterms:modified xsi:type="dcterms:W3CDTF">2021-09-23T14:25:00Z</dcterms:modified>
</cp:coreProperties>
</file>