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AB429" w14:textId="210C53F3" w:rsidR="0016699F" w:rsidRPr="007F05E6" w:rsidRDefault="0016699F" w:rsidP="00474F67">
      <w:pPr>
        <w:pStyle w:val="Unittitle"/>
      </w:pPr>
      <w:r>
        <w:t>8.</w:t>
      </w:r>
      <w:r w:rsidR="0075035D">
        <w:t xml:space="preserve"> </w:t>
      </w:r>
      <w:r>
        <w:t xml:space="preserve">Construction </w:t>
      </w:r>
      <w:r w:rsidR="0063414A">
        <w:t>in</w:t>
      </w:r>
      <w:r>
        <w:t xml:space="preserve">formation and </w:t>
      </w:r>
      <w:r w:rsidR="0063414A">
        <w:t>d</w:t>
      </w:r>
      <w:r>
        <w:t xml:space="preserve">ata </w:t>
      </w:r>
      <w:r w:rsidR="0063414A">
        <w:t>p</w:t>
      </w:r>
      <w:r>
        <w:t>rinciples</w:t>
      </w:r>
    </w:p>
    <w:p w14:paraId="35CE705F" w14:textId="0DAFAAE7" w:rsidR="0016699F" w:rsidRPr="00692A45" w:rsidRDefault="0016699F" w:rsidP="00474F67">
      <w:pPr>
        <w:pStyle w:val="Heading1"/>
      </w:pPr>
      <w:r w:rsidRPr="00692A45">
        <w:t xml:space="preserve">Worksheet </w:t>
      </w:r>
      <w:r w:rsidR="0063414A">
        <w:t>9</w:t>
      </w:r>
      <w:r w:rsidRPr="00692A45">
        <w:t xml:space="preserve">: </w:t>
      </w:r>
      <w:r>
        <w:t xml:space="preserve">Carbon </w:t>
      </w:r>
      <w:r w:rsidR="0063414A">
        <w:t>e</w:t>
      </w:r>
      <w:r>
        <w:t>missions</w:t>
      </w:r>
      <w:r w:rsidRPr="00EA5BC4">
        <w:t xml:space="preserve"> </w:t>
      </w:r>
      <w:r w:rsidRPr="00692A45">
        <w:t>(</w:t>
      </w:r>
      <w:r w:rsidR="00483687">
        <w:t>learne</w:t>
      </w:r>
      <w:r>
        <w:t>r</w:t>
      </w:r>
      <w:r w:rsidRPr="00692A45">
        <w:t>)</w:t>
      </w:r>
    </w:p>
    <w:p w14:paraId="4BB9C06E" w14:textId="77777777" w:rsidR="0016699F" w:rsidRPr="00E83650" w:rsidRDefault="0016699F" w:rsidP="0098586D">
      <w:pPr>
        <w:pStyle w:val="Answer"/>
        <w:ind w:left="720"/>
      </w:pPr>
    </w:p>
    <w:p w14:paraId="38238511" w14:textId="77777777" w:rsidR="0016699F" w:rsidRPr="00E83650" w:rsidRDefault="0016699F" w:rsidP="00CE1DC9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45B49C44" w14:textId="77777777" w:rsidR="0016699F" w:rsidRPr="00E83650" w:rsidRDefault="0016699F" w:rsidP="0016699F">
      <w:pPr>
        <w:pStyle w:val="Answernumbered"/>
        <w:numPr>
          <w:ilvl w:val="0"/>
          <w:numId w:val="36"/>
        </w:numPr>
        <w:rPr>
          <w:rFonts w:cs="Arial"/>
          <w:szCs w:val="22"/>
        </w:rPr>
      </w:pPr>
      <w:r w:rsidRPr="00E83650">
        <w:rPr>
          <w:rFonts w:cs="Arial"/>
          <w:szCs w:val="22"/>
        </w:rPr>
        <w:t>Research carbon emission data for your chosen specialism.</w:t>
      </w:r>
    </w:p>
    <w:p w14:paraId="3CDBB44B" w14:textId="77777777" w:rsidR="0016699F" w:rsidRPr="00E83650" w:rsidRDefault="0016699F" w:rsidP="00E83650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5090164A" w14:textId="4542216C" w:rsidR="0016699F" w:rsidRDefault="0016699F" w:rsidP="00E83650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</w:p>
    <w:p w14:paraId="1508FAB0" w14:textId="1485EC3C" w:rsidR="00483687" w:rsidRDefault="00483687" w:rsidP="00E83650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</w:p>
    <w:p w14:paraId="70C47969" w14:textId="3C729327" w:rsidR="00483687" w:rsidRDefault="00483687" w:rsidP="00E83650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</w:p>
    <w:p w14:paraId="12840920" w14:textId="77777777" w:rsidR="00483687" w:rsidRPr="00E83650" w:rsidRDefault="00483687" w:rsidP="00E83650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42B3FE3B" w14:textId="77777777" w:rsidR="0016699F" w:rsidRPr="00E83650" w:rsidRDefault="0016699F" w:rsidP="00E83650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  <w:r w:rsidRPr="00E83650">
        <w:rPr>
          <w:rFonts w:cs="Arial"/>
          <w:szCs w:val="22"/>
        </w:rPr>
        <w:t xml:space="preserve"> </w:t>
      </w:r>
    </w:p>
    <w:p w14:paraId="0E2D061D" w14:textId="7E5E42BB" w:rsidR="0016699F" w:rsidRDefault="0016699F" w:rsidP="0016699F">
      <w:pPr>
        <w:pStyle w:val="Answernumbered"/>
        <w:numPr>
          <w:ilvl w:val="0"/>
          <w:numId w:val="36"/>
        </w:numPr>
        <w:rPr>
          <w:rFonts w:cs="Arial"/>
          <w:szCs w:val="22"/>
        </w:rPr>
      </w:pPr>
      <w:r w:rsidRPr="00E83650">
        <w:rPr>
          <w:rFonts w:cs="Arial"/>
          <w:szCs w:val="22"/>
        </w:rPr>
        <w:t xml:space="preserve">Identify methods to reduce carbon emissions </w:t>
      </w:r>
      <w:r w:rsidR="00FA6915">
        <w:rPr>
          <w:rFonts w:cs="Arial"/>
          <w:szCs w:val="22"/>
        </w:rPr>
        <w:t>in</w:t>
      </w:r>
      <w:r w:rsidRPr="00E83650">
        <w:rPr>
          <w:rFonts w:cs="Arial"/>
          <w:szCs w:val="22"/>
        </w:rPr>
        <w:t xml:space="preserve"> your chosen industry.</w:t>
      </w:r>
    </w:p>
    <w:p w14:paraId="7050307E" w14:textId="77777777" w:rsidR="0016699F" w:rsidRDefault="0016699F" w:rsidP="001C22B6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2E7B8825" w14:textId="77777777" w:rsidR="0016699F" w:rsidRPr="00E83650" w:rsidRDefault="0016699F" w:rsidP="001C22B6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  <w:r w:rsidRPr="00E83650">
        <w:rPr>
          <w:rFonts w:cs="Arial"/>
          <w:szCs w:val="22"/>
        </w:rPr>
        <w:t xml:space="preserve">  </w:t>
      </w:r>
    </w:p>
    <w:p w14:paraId="34A3BEDE" w14:textId="77777777" w:rsidR="00474F67" w:rsidRDefault="00474F67" w:rsidP="00474F67">
      <w:pPr>
        <w:rPr>
          <w:rFonts w:cs="Arial"/>
          <w:szCs w:val="22"/>
        </w:rPr>
      </w:pPr>
    </w:p>
    <w:p w14:paraId="08DE1C2D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95A87" w14:textId="77777777" w:rsidR="00433E43" w:rsidRDefault="00433E43">
      <w:pPr>
        <w:spacing w:before="0" w:after="0"/>
      </w:pPr>
      <w:r>
        <w:separator/>
      </w:r>
    </w:p>
  </w:endnote>
  <w:endnote w:type="continuationSeparator" w:id="0">
    <w:p w14:paraId="7B3612E8" w14:textId="77777777" w:rsidR="00433E43" w:rsidRDefault="00433E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B4344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86077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1A2E9E" wp14:editId="747B530A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97620AA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3D012C5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A2E9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797620AA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3D012C5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A2D9933" wp14:editId="025B090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0DEEC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995BC" w14:textId="77777777" w:rsidR="00433E43" w:rsidRDefault="00433E43">
      <w:pPr>
        <w:spacing w:before="0" w:after="0"/>
      </w:pPr>
      <w:r>
        <w:separator/>
      </w:r>
    </w:p>
  </w:footnote>
  <w:footnote w:type="continuationSeparator" w:id="0">
    <w:p w14:paraId="1EC23952" w14:textId="77777777" w:rsidR="00433E43" w:rsidRDefault="00433E4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1B4F1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B8E33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D7D2B94" wp14:editId="05FDA45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3EB1EE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E971DDC" wp14:editId="366162D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7B64F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83B48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F22CA2"/>
    <w:multiLevelType w:val="hybridMultilevel"/>
    <w:tmpl w:val="7B24AE2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7E86"/>
    <w:multiLevelType w:val="hybridMultilevel"/>
    <w:tmpl w:val="72CC8534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24"/>
  </w:num>
  <w:num w:numId="4">
    <w:abstractNumId w:val="19"/>
  </w:num>
  <w:num w:numId="5">
    <w:abstractNumId w:val="10"/>
  </w:num>
  <w:num w:numId="6">
    <w:abstractNumId w:val="18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8"/>
  </w:num>
  <w:num w:numId="13">
    <w:abstractNumId w:val="15"/>
  </w:num>
  <w:num w:numId="14">
    <w:abstractNumId w:val="21"/>
  </w:num>
  <w:num w:numId="15">
    <w:abstractNumId w:val="13"/>
  </w:num>
  <w:num w:numId="16">
    <w:abstractNumId w:val="9"/>
  </w:num>
  <w:num w:numId="17">
    <w:abstractNumId w:val="26"/>
  </w:num>
  <w:num w:numId="18">
    <w:abstractNumId w:val="27"/>
  </w:num>
  <w:num w:numId="19">
    <w:abstractNumId w:val="6"/>
  </w:num>
  <w:num w:numId="20">
    <w:abstractNumId w:val="4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5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2"/>
  </w:num>
  <w:num w:numId="28">
    <w:abstractNumId w:val="11"/>
    <w:lvlOverride w:ilvl="0">
      <w:startOverride w:val="1"/>
    </w:lvlOverride>
  </w:num>
  <w:num w:numId="29">
    <w:abstractNumId w:val="23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3"/>
  </w:num>
  <w:num w:numId="36">
    <w:abstractNumId w:val="1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99F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6699F"/>
    <w:rsid w:val="0019491D"/>
    <w:rsid w:val="001F74AD"/>
    <w:rsid w:val="002D07A8"/>
    <w:rsid w:val="003405EA"/>
    <w:rsid w:val="003916EC"/>
    <w:rsid w:val="003F7F14"/>
    <w:rsid w:val="00404B31"/>
    <w:rsid w:val="00433E43"/>
    <w:rsid w:val="00474F67"/>
    <w:rsid w:val="00483687"/>
    <w:rsid w:val="0048500D"/>
    <w:rsid w:val="005106BD"/>
    <w:rsid w:val="00524E1B"/>
    <w:rsid w:val="006124C0"/>
    <w:rsid w:val="006135C0"/>
    <w:rsid w:val="0063414A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5035D"/>
    <w:rsid w:val="00797FA7"/>
    <w:rsid w:val="007C0AC8"/>
    <w:rsid w:val="00806115"/>
    <w:rsid w:val="00813A05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A691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9EE55B"/>
  <w15:docId w15:val="{7D13DD37-4F9A-43FE-B67F-523282920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699F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3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6</cp:revision>
  <cp:lastPrinted>2013-05-15T12:05:00Z</cp:lastPrinted>
  <dcterms:created xsi:type="dcterms:W3CDTF">2021-09-14T14:46:00Z</dcterms:created>
  <dcterms:modified xsi:type="dcterms:W3CDTF">2021-09-23T14:28:00Z</dcterms:modified>
</cp:coreProperties>
</file>