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F3C9" w14:textId="1C1460C0" w:rsidR="005A3DA2" w:rsidRPr="007F05E6" w:rsidRDefault="005A3DA2" w:rsidP="00474F67">
      <w:pPr>
        <w:pStyle w:val="Unittitle"/>
      </w:pPr>
      <w:r>
        <w:t>8</w:t>
      </w:r>
      <w:r w:rsidR="00C8442E">
        <w:t>.</w:t>
      </w:r>
      <w:r>
        <w:t xml:space="preserve"> Construction information and data principles </w:t>
      </w:r>
    </w:p>
    <w:p w14:paraId="4ABF6AFB" w14:textId="77605186" w:rsidR="005A3DA2" w:rsidRDefault="005A3DA2" w:rsidP="003214AB">
      <w:pPr>
        <w:pStyle w:val="Heading1"/>
      </w:pPr>
      <w:r w:rsidRPr="00E01F9C">
        <w:t>Multiple choice questions (</w:t>
      </w:r>
      <w:r w:rsidR="006F26E1">
        <w:t>learner</w:t>
      </w:r>
      <w:r w:rsidRPr="00E01F9C">
        <w:t>)</w:t>
      </w:r>
    </w:p>
    <w:p w14:paraId="2C77F248" w14:textId="77777777" w:rsidR="005A3DA2" w:rsidRPr="002D35C2" w:rsidRDefault="005A3DA2" w:rsidP="001F2F64">
      <w:pPr>
        <w:pStyle w:val="Answer"/>
        <w:ind w:left="0"/>
        <w:rPr>
          <w:rFonts w:eastAsia="Times New Roman"/>
          <w:b/>
          <w:bCs/>
          <w:color w:val="000000" w:themeColor="text1"/>
          <w:sz w:val="32"/>
          <w:szCs w:val="24"/>
        </w:rPr>
      </w:pPr>
    </w:p>
    <w:p w14:paraId="1B95B14C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Which piece of UK legislation places responsibilities on workers when using personal information?</w:t>
      </w:r>
    </w:p>
    <w:p w14:paraId="58BF7D0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452CA699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The Data Protection Act </w:t>
      </w:r>
    </w:p>
    <w:p w14:paraId="5D001DBD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Privacy Amendment (Private Sector) Act</w:t>
      </w:r>
    </w:p>
    <w:p w14:paraId="6881B38D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Personal Information Protection and Electronic Documents Act</w:t>
      </w:r>
    </w:p>
    <w:p w14:paraId="52D20489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The Privacy Act</w:t>
      </w:r>
    </w:p>
    <w:p w14:paraId="5E04CD37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7941A1D3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5EA1C9A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If at work you lose some sensitive customer information, who should you inform?</w:t>
      </w:r>
    </w:p>
    <w:p w14:paraId="61583103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0F5D1D9B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Police</w:t>
      </w:r>
    </w:p>
    <w:p w14:paraId="02456ACD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Supervisor</w:t>
      </w:r>
    </w:p>
    <w:p w14:paraId="3C1EE362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Data protection officer</w:t>
      </w:r>
    </w:p>
    <w:p w14:paraId="08060731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Human resources</w:t>
      </w:r>
    </w:p>
    <w:p w14:paraId="6A4E8C16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261050D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F0BB47D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does the acronym CAD stand for?</w:t>
      </w:r>
    </w:p>
    <w:p w14:paraId="3F18076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17E1257B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Centrally accessed database</w:t>
      </w:r>
    </w:p>
    <w:p w14:paraId="3367AD76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Computer-aided design</w:t>
      </w:r>
    </w:p>
    <w:p w14:paraId="2B76502D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Computer-aided data</w:t>
      </w:r>
    </w:p>
    <w:p w14:paraId="74EE8CAF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Coded access data</w:t>
      </w:r>
    </w:p>
    <w:p w14:paraId="7E981A92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2C403CC4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767EA12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 xml:space="preserve">What type of maintenance is carried out on a regular </w:t>
      </w:r>
      <w:proofErr w:type="gramStart"/>
      <w:r w:rsidRPr="002D35C2">
        <w:rPr>
          <w:color w:val="000000" w:themeColor="text1"/>
        </w:rPr>
        <w:t>basis,</w:t>
      </w:r>
      <w:proofErr w:type="gramEnd"/>
      <w:r w:rsidRPr="002D35C2">
        <w:rPr>
          <w:color w:val="000000" w:themeColor="text1"/>
        </w:rPr>
        <w:t xml:space="preserve"> an example being servicing a boiler?</w:t>
      </w:r>
    </w:p>
    <w:p w14:paraId="288B773A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0969B8E0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Corrective maintenance </w:t>
      </w:r>
    </w:p>
    <w:p w14:paraId="37E623D2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Preventive maintenance</w:t>
      </w:r>
    </w:p>
    <w:p w14:paraId="12F8FCD8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Planned maintenance</w:t>
      </w:r>
    </w:p>
    <w:p w14:paraId="75089DDE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Reactive maintenance</w:t>
      </w:r>
    </w:p>
    <w:p w14:paraId="669D3EB7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397BD011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DE9F0FE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72CF31C9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11B5F358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0C452C3F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4BF25FB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lastRenderedPageBreak/>
        <w:t xml:space="preserve">Which document summarises the performance and other technical characteristics of each construction product, </w:t>
      </w:r>
      <w:proofErr w:type="gramStart"/>
      <w:r w:rsidRPr="002D35C2">
        <w:rPr>
          <w:color w:val="000000" w:themeColor="text1"/>
        </w:rPr>
        <w:t>material</w:t>
      </w:r>
      <w:proofErr w:type="gramEnd"/>
      <w:r w:rsidRPr="002D35C2">
        <w:rPr>
          <w:color w:val="000000" w:themeColor="text1"/>
        </w:rPr>
        <w:t xml:space="preserve"> or component?</w:t>
      </w:r>
    </w:p>
    <w:p w14:paraId="4420F7C2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3FCDA4B2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Product data sheet</w:t>
      </w:r>
    </w:p>
    <w:p w14:paraId="4F3404A0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Manufacturer’s specification</w:t>
      </w:r>
    </w:p>
    <w:p w14:paraId="19A23E4D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Bill of quantities</w:t>
      </w:r>
    </w:p>
    <w:p w14:paraId="003CD117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COSHH data sheet </w:t>
      </w:r>
    </w:p>
    <w:p w14:paraId="382E0CEA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9B23145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2418F823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 xml:space="preserve">Which document provides the technical characteristics of a construction product? </w:t>
      </w:r>
    </w:p>
    <w:p w14:paraId="6CF428E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6DD25672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bookmarkStart w:id="0" w:name="_Hlk77771369"/>
      <w:r w:rsidRPr="002D35C2">
        <w:rPr>
          <w:color w:val="000000" w:themeColor="text1"/>
        </w:rPr>
        <w:t>Product data sheet</w:t>
      </w:r>
    </w:p>
    <w:p w14:paraId="394B5185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Manufacturer’s specification</w:t>
      </w:r>
    </w:p>
    <w:p w14:paraId="198329C5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Bill of quantities</w:t>
      </w:r>
    </w:p>
    <w:p w14:paraId="57E624DC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Material data sheet </w:t>
      </w:r>
      <w:bookmarkEnd w:id="0"/>
    </w:p>
    <w:p w14:paraId="3320F1E6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11ECE690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4855EC44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does an EPC certificate provide detail on?</w:t>
      </w:r>
    </w:p>
    <w:p w14:paraId="2355D142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2E49A1AD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Construction methods </w:t>
      </w:r>
    </w:p>
    <w:p w14:paraId="59CC3560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Building occupancy</w:t>
      </w:r>
    </w:p>
    <w:p w14:paraId="0A288150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Energy performance</w:t>
      </w:r>
    </w:p>
    <w:p w14:paraId="4EF5A0F2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Building sustainability</w:t>
      </w:r>
    </w:p>
    <w:p w14:paraId="402C374F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7B52B1E7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2E7FF3D0" w14:textId="28CE9AE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system is an intelligent 3D model-based process that provides insight and tools to efficiently plan, design, construct</w:t>
      </w:r>
      <w:r w:rsidR="00A716F0">
        <w:rPr>
          <w:color w:val="000000" w:themeColor="text1"/>
        </w:rPr>
        <w:t xml:space="preserve"> </w:t>
      </w:r>
      <w:r w:rsidRPr="002D35C2">
        <w:rPr>
          <w:color w:val="000000" w:themeColor="text1"/>
        </w:rPr>
        <w:t>and manage buildings and infrastructure projects?</w:t>
      </w:r>
    </w:p>
    <w:p w14:paraId="7DB94701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47E5E667" w14:textId="77777777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/>
        <w:rPr>
          <w:color w:val="000000" w:themeColor="text1"/>
        </w:rPr>
      </w:pPr>
      <w:r w:rsidRPr="002D35C2">
        <w:rPr>
          <w:color w:val="000000" w:themeColor="text1"/>
        </w:rPr>
        <w:t xml:space="preserve">Building information modelling </w:t>
      </w:r>
    </w:p>
    <w:p w14:paraId="59C4CCC4" w14:textId="77777777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/>
        <w:rPr>
          <w:color w:val="000000" w:themeColor="text1"/>
        </w:rPr>
      </w:pPr>
      <w:r w:rsidRPr="002D35C2">
        <w:rPr>
          <w:color w:val="000000" w:themeColor="text1"/>
        </w:rPr>
        <w:t xml:space="preserve">Asset information modelling </w:t>
      </w:r>
    </w:p>
    <w:p w14:paraId="6DF062C0" w14:textId="6B0972B1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Common data </w:t>
      </w:r>
      <w:r w:rsidR="003214AB">
        <w:rPr>
          <w:color w:val="000000" w:themeColor="text1"/>
        </w:rPr>
        <w:t>e</w:t>
      </w:r>
      <w:r w:rsidRPr="002D35C2">
        <w:rPr>
          <w:color w:val="000000" w:themeColor="text1"/>
        </w:rPr>
        <w:t>nvironment</w:t>
      </w:r>
    </w:p>
    <w:p w14:paraId="3A096101" w14:textId="080C70F9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Employers’ </w:t>
      </w:r>
      <w:r w:rsidR="003214AB">
        <w:rPr>
          <w:color w:val="000000" w:themeColor="text1"/>
        </w:rPr>
        <w:t>in</w:t>
      </w:r>
      <w:r w:rsidRPr="002D35C2">
        <w:rPr>
          <w:color w:val="000000" w:themeColor="text1"/>
        </w:rPr>
        <w:t>formation requirements</w:t>
      </w:r>
    </w:p>
    <w:p w14:paraId="14DB2394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5F0B1CB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DE18818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color w:val="000000" w:themeColor="text1"/>
        </w:rPr>
        <w:t xml:space="preserve">What is the first stage of data used in </w:t>
      </w:r>
      <w:r w:rsidRPr="002D35C2">
        <w:rPr>
          <w:rFonts w:cs="Arial"/>
          <w:color w:val="000000" w:themeColor="text1"/>
          <w:szCs w:val="22"/>
        </w:rPr>
        <w:t>building information modelling?</w:t>
      </w:r>
    </w:p>
    <w:p w14:paraId="002EE846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22917A1B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Planning </w:t>
      </w:r>
    </w:p>
    <w:p w14:paraId="42062BE3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Design </w:t>
      </w:r>
    </w:p>
    <w:p w14:paraId="01CE6FAC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Building </w:t>
      </w:r>
    </w:p>
    <w:p w14:paraId="679EC28B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Post-completion  </w:t>
      </w:r>
    </w:p>
    <w:p w14:paraId="509A3D04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4823B03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C2C5885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lastRenderedPageBreak/>
        <w:t xml:space="preserve">What is the name of the single source used to collect and manage information, documentation, the graphical </w:t>
      </w:r>
      <w:proofErr w:type="gramStart"/>
      <w:r w:rsidRPr="002D35C2">
        <w:rPr>
          <w:rFonts w:cs="Arial"/>
          <w:color w:val="000000" w:themeColor="text1"/>
          <w:szCs w:val="22"/>
        </w:rPr>
        <w:t>model</w:t>
      </w:r>
      <w:proofErr w:type="gramEnd"/>
      <w:r w:rsidRPr="002D35C2">
        <w:rPr>
          <w:rFonts w:cs="Arial"/>
          <w:color w:val="000000" w:themeColor="text1"/>
          <w:szCs w:val="22"/>
        </w:rPr>
        <w:t xml:space="preserve"> and non-graphical data gathered by the whole project team? </w:t>
      </w:r>
    </w:p>
    <w:p w14:paraId="6C4CA9AD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54163700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Customer information modelling </w:t>
      </w:r>
    </w:p>
    <w:p w14:paraId="7348DD3A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Asset information modelling </w:t>
      </w:r>
    </w:p>
    <w:p w14:paraId="4D5BFF4B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/>
        <w:rPr>
          <w:color w:val="000000" w:themeColor="text1"/>
        </w:rPr>
      </w:pPr>
      <w:r w:rsidRPr="002D35C2">
        <w:rPr>
          <w:color w:val="000000" w:themeColor="text1"/>
        </w:rPr>
        <w:t>Common data environment</w:t>
      </w:r>
    </w:p>
    <w:p w14:paraId="5D5DB896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/>
        <w:rPr>
          <w:color w:val="000000" w:themeColor="text1"/>
        </w:rPr>
      </w:pPr>
      <w:r w:rsidRPr="002D35C2">
        <w:rPr>
          <w:color w:val="000000" w:themeColor="text1"/>
        </w:rPr>
        <w:t>Building information requirements</w:t>
      </w:r>
    </w:p>
    <w:p w14:paraId="6F7F323F" w14:textId="77777777" w:rsidR="002D35C2" w:rsidRPr="002D35C2" w:rsidRDefault="002D35C2" w:rsidP="002D35C2">
      <w:pPr>
        <w:pStyle w:val="Answer"/>
        <w:spacing w:before="0" w:after="0" w:line="240" w:lineRule="auto"/>
        <w:ind w:left="714"/>
        <w:rPr>
          <w:color w:val="000000" w:themeColor="text1"/>
        </w:rPr>
      </w:pPr>
    </w:p>
    <w:p w14:paraId="7DB7A055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88ECA0E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Which report is completed following a close examination of the structure of a building and a visual examination of the services? </w:t>
      </w:r>
    </w:p>
    <w:p w14:paraId="68EA2139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79097300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Commissioning schedule </w:t>
      </w:r>
    </w:p>
    <w:p w14:paraId="7A8DCB65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Condition report </w:t>
      </w:r>
    </w:p>
    <w:p w14:paraId="2CC0E066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09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Test schedule</w:t>
      </w:r>
    </w:p>
    <w:p w14:paraId="7E6D6285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Completion report </w:t>
      </w:r>
    </w:p>
    <w:p w14:paraId="456994BB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E7BB30E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A911A37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Work can be signed off as meeting the requirements of the building regulations by an individual or company under which circumstances?</w:t>
      </w:r>
    </w:p>
    <w:p w14:paraId="5BA7B32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B91C793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They are a member of the Competent Person’s Scheme</w:t>
      </w:r>
    </w:p>
    <w:p w14:paraId="32A22067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10C1ECA2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7A9FB4D3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5BE908C6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602732B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708E6E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chart is used to show the timeline and status for each task in a construction project?</w:t>
      </w:r>
    </w:p>
    <w:p w14:paraId="2B8FF5A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CD0D71F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Scatter </w:t>
      </w:r>
    </w:p>
    <w:p w14:paraId="02D9A1F9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Pie C </w:t>
      </w:r>
    </w:p>
    <w:p w14:paraId="72277B89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Bar C </w:t>
      </w:r>
    </w:p>
    <w:p w14:paraId="6FBB2BCF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Gantt </w:t>
      </w:r>
    </w:p>
    <w:p w14:paraId="7A8C8A7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CA941E8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4526E86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6966CD4A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7DE7C15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Encrypted</w:t>
      </w:r>
    </w:p>
    <w:p w14:paraId="1D4AF032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Structured</w:t>
      </w:r>
    </w:p>
    <w:p w14:paraId="5EED7B57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Open</w:t>
      </w:r>
    </w:p>
    <w:p w14:paraId="57A195E4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Dark </w:t>
      </w:r>
    </w:p>
    <w:p w14:paraId="6D002B22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3A83B95A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A6A913A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5524E9E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lastRenderedPageBreak/>
        <w:t>In computing, what is the specific class of computer software that provides the low-level control for a device's hardware?</w:t>
      </w:r>
    </w:p>
    <w:p w14:paraId="119EB022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0FD7CCB0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Updates</w:t>
      </w:r>
    </w:p>
    <w:p w14:paraId="64D44896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Firmware</w:t>
      </w:r>
    </w:p>
    <w:p w14:paraId="3EF19BBA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Trojan</w:t>
      </w:r>
    </w:p>
    <w:p w14:paraId="55F0045D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Malware</w:t>
      </w:r>
    </w:p>
    <w:p w14:paraId="73E43CCC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5FD563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32E182C7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is the name given to data stored online?</w:t>
      </w:r>
    </w:p>
    <w:p w14:paraId="1062DD5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BD32728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Cloud storage</w:t>
      </w:r>
    </w:p>
    <w:p w14:paraId="2E91F25D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Physical storage</w:t>
      </w:r>
    </w:p>
    <w:p w14:paraId="300BA28B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Tertiary storage</w:t>
      </w:r>
    </w:p>
    <w:p w14:paraId="49677048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Primary storage</w:t>
      </w:r>
    </w:p>
    <w:p w14:paraId="204B666E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7A54F80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BE78430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What name is given to the fraudulent practice of sending emails purporting to be from reputable companies </w:t>
      </w:r>
      <w:proofErr w:type="gramStart"/>
      <w:r w:rsidRPr="002D35C2">
        <w:rPr>
          <w:rFonts w:cs="Arial"/>
          <w:color w:val="000000" w:themeColor="text1"/>
          <w:szCs w:val="22"/>
        </w:rPr>
        <w:t>in order to</w:t>
      </w:r>
      <w:proofErr w:type="gramEnd"/>
      <w:r w:rsidRPr="002D35C2">
        <w:rPr>
          <w:rFonts w:cs="Arial"/>
          <w:color w:val="000000" w:themeColor="text1"/>
          <w:szCs w:val="22"/>
        </w:rPr>
        <w:t xml:space="preserve"> induce individuals to reveal personal information?</w:t>
      </w:r>
    </w:p>
    <w:p w14:paraId="2BC72976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128E6FCF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Ransomware</w:t>
      </w:r>
    </w:p>
    <w:p w14:paraId="7D6406CD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Phishing</w:t>
      </w:r>
    </w:p>
    <w:p w14:paraId="0165E5EE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Spyware</w:t>
      </w:r>
    </w:p>
    <w:p w14:paraId="3D328DE3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Password cracking</w:t>
      </w:r>
    </w:p>
    <w:p w14:paraId="577A20AC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344384F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B30EFA9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phrase is used to describe viruses, worms, Trojan horse attack applets and attack scripts?</w:t>
      </w:r>
    </w:p>
    <w:p w14:paraId="4F6712B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046E69A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Spam</w:t>
      </w:r>
    </w:p>
    <w:p w14:paraId="7B098B24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Phishing</w:t>
      </w:r>
    </w:p>
    <w:p w14:paraId="382BE52E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Malware </w:t>
      </w:r>
    </w:p>
    <w:p w14:paraId="0703EE5B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Virus</w:t>
      </w:r>
    </w:p>
    <w:p w14:paraId="3CDBC7F7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56931D54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4D90E1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noProof/>
          <w:color w:val="000000" w:themeColor="text1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3AC106CB" wp14:editId="1A2E722A">
            <wp:simplePos x="0" y="0"/>
            <wp:positionH relativeFrom="column">
              <wp:posOffset>350272</wp:posOffset>
            </wp:positionH>
            <wp:positionV relativeFrom="paragraph">
              <wp:posOffset>342320</wp:posOffset>
            </wp:positionV>
            <wp:extent cx="1639570" cy="2241550"/>
            <wp:effectExtent l="0" t="0" r="0" b="6350"/>
            <wp:wrapTopAndBottom/>
            <wp:docPr id="1" name="Picture 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224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35C2">
        <w:rPr>
          <w:rFonts w:cs="Arial"/>
          <w:color w:val="000000" w:themeColor="text1"/>
          <w:szCs w:val="22"/>
        </w:rPr>
        <w:t>What type of drawing is shown below?</w:t>
      </w:r>
    </w:p>
    <w:p w14:paraId="75FF25E7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585E180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2CCCFAB2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Site plan</w:t>
      </w:r>
    </w:p>
    <w:p w14:paraId="4EBA47F2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Schematic drawing</w:t>
      </w:r>
    </w:p>
    <w:p w14:paraId="5B66DB1D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Line diagram</w:t>
      </w:r>
    </w:p>
    <w:p w14:paraId="13F0DD53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Mechanical systems drawing</w:t>
      </w:r>
    </w:p>
    <w:p w14:paraId="1A678150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FD88A78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144DE1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drawing is used to show the physical connections and physical layout of an electrical system or circuit?</w:t>
      </w:r>
    </w:p>
    <w:p w14:paraId="4A099AB5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6D80F6FB" w14:textId="77777777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Mechanical systems drawing</w:t>
      </w:r>
    </w:p>
    <w:p w14:paraId="078FEFB3" w14:textId="77777777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Circuit diagram</w:t>
      </w:r>
    </w:p>
    <w:p w14:paraId="37EB6AE3" w14:textId="5E77EA15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Wiring diagram</w:t>
      </w:r>
    </w:p>
    <w:p w14:paraId="395C045A" w14:textId="2E62EB30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Schematic drawing</w:t>
      </w:r>
    </w:p>
    <w:p w14:paraId="3ABF88C7" w14:textId="77777777" w:rsidR="005A3DA2" w:rsidRPr="002D35C2" w:rsidRDefault="005A3DA2" w:rsidP="00AA5E23">
      <w:pPr>
        <w:pStyle w:val="Answer"/>
        <w:rPr>
          <w:color w:val="000000" w:themeColor="text1"/>
        </w:rPr>
      </w:pPr>
    </w:p>
    <w:p w14:paraId="53F599FF" w14:textId="77777777" w:rsidR="006E1028" w:rsidRPr="002D35C2" w:rsidRDefault="006E1028" w:rsidP="00110217">
      <w:pPr>
        <w:rPr>
          <w:rFonts w:cs="Arial"/>
          <w:color w:val="000000" w:themeColor="text1"/>
          <w:szCs w:val="22"/>
        </w:rPr>
      </w:pPr>
    </w:p>
    <w:p w14:paraId="1021ABC6" w14:textId="77777777" w:rsidR="006E1028" w:rsidRPr="002D35C2" w:rsidRDefault="006E1028" w:rsidP="006E1028">
      <w:pPr>
        <w:pStyle w:val="Answer"/>
        <w:rPr>
          <w:color w:val="000000" w:themeColor="text1"/>
        </w:rPr>
      </w:pPr>
    </w:p>
    <w:sectPr w:rsidR="006E1028" w:rsidRPr="002D35C2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8E3B0" w14:textId="77777777" w:rsidR="00AA449B" w:rsidRDefault="00AA449B">
      <w:pPr>
        <w:spacing w:before="0" w:after="0"/>
      </w:pPr>
      <w:r>
        <w:separator/>
      </w:r>
    </w:p>
  </w:endnote>
  <w:endnote w:type="continuationSeparator" w:id="0">
    <w:p w14:paraId="3B82C6F6" w14:textId="77777777" w:rsidR="00AA449B" w:rsidRDefault="00AA44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2B27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EABD4F" wp14:editId="0B6D46B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2F288E" w14:textId="77777777" w:rsidR="006A6E5D" w:rsidRPr="006953AB" w:rsidRDefault="006A6E5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33847C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ABD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062F288E" w14:textId="77777777" w:rsidR="006A6E5D" w:rsidRPr="006953AB" w:rsidRDefault="006A6E5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33847C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A3F5543" wp14:editId="6AB6E9A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720C6" w14:textId="77777777" w:rsidR="00AA449B" w:rsidRDefault="00AA449B">
      <w:pPr>
        <w:spacing w:before="0" w:after="0"/>
      </w:pPr>
      <w:r>
        <w:separator/>
      </w:r>
    </w:p>
  </w:footnote>
  <w:footnote w:type="continuationSeparator" w:id="0">
    <w:p w14:paraId="4850C62B" w14:textId="77777777" w:rsidR="00AA449B" w:rsidRDefault="00AA44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695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D1A64" wp14:editId="216A5A3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8DBD9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142C21" wp14:editId="08EDA5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BAE71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99EB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5C5C7D"/>
    <w:multiLevelType w:val="hybridMultilevel"/>
    <w:tmpl w:val="ED986D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157"/>
    <w:multiLevelType w:val="hybridMultilevel"/>
    <w:tmpl w:val="453202D4"/>
    <w:lvl w:ilvl="0" w:tplc="1E42288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B920087"/>
    <w:multiLevelType w:val="hybridMultilevel"/>
    <w:tmpl w:val="E14A5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2214E5"/>
    <w:multiLevelType w:val="hybridMultilevel"/>
    <w:tmpl w:val="9C0ABB64"/>
    <w:lvl w:ilvl="0" w:tplc="5B4AC1E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344923"/>
    <w:multiLevelType w:val="hybridMultilevel"/>
    <w:tmpl w:val="F97E218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28DE"/>
    <w:multiLevelType w:val="hybridMultilevel"/>
    <w:tmpl w:val="28E8B05E"/>
    <w:lvl w:ilvl="0" w:tplc="248684C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8699B"/>
    <w:multiLevelType w:val="hybridMultilevel"/>
    <w:tmpl w:val="771CE9B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CAB0DF4"/>
    <w:multiLevelType w:val="hybridMultilevel"/>
    <w:tmpl w:val="BCEA1368"/>
    <w:lvl w:ilvl="0" w:tplc="173A52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64F58CD"/>
    <w:multiLevelType w:val="hybridMultilevel"/>
    <w:tmpl w:val="E44E0C4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90C67EA"/>
    <w:multiLevelType w:val="hybridMultilevel"/>
    <w:tmpl w:val="589E27C0"/>
    <w:lvl w:ilvl="0" w:tplc="CFEC46D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C172635"/>
    <w:multiLevelType w:val="hybridMultilevel"/>
    <w:tmpl w:val="147A1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DC9211C"/>
    <w:multiLevelType w:val="hybridMultilevel"/>
    <w:tmpl w:val="979266E0"/>
    <w:lvl w:ilvl="0" w:tplc="F00221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FCF47FA"/>
    <w:multiLevelType w:val="hybridMultilevel"/>
    <w:tmpl w:val="E59E7D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1BF2C8C"/>
    <w:multiLevelType w:val="hybridMultilevel"/>
    <w:tmpl w:val="5EFEB244"/>
    <w:lvl w:ilvl="0" w:tplc="C42A3AB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4E90714"/>
    <w:multiLevelType w:val="hybridMultilevel"/>
    <w:tmpl w:val="69405A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252AF3"/>
    <w:multiLevelType w:val="hybridMultilevel"/>
    <w:tmpl w:val="B66AA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D0A705B"/>
    <w:multiLevelType w:val="hybridMultilevel"/>
    <w:tmpl w:val="5DA86CDA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551CE"/>
    <w:multiLevelType w:val="hybridMultilevel"/>
    <w:tmpl w:val="9766ADC4"/>
    <w:lvl w:ilvl="0" w:tplc="4E903F0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39A36D0"/>
    <w:multiLevelType w:val="hybridMultilevel"/>
    <w:tmpl w:val="10DC49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8F93593"/>
    <w:multiLevelType w:val="hybridMultilevel"/>
    <w:tmpl w:val="31421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AEF0275"/>
    <w:multiLevelType w:val="hybridMultilevel"/>
    <w:tmpl w:val="C55E64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C423545"/>
    <w:multiLevelType w:val="hybridMultilevel"/>
    <w:tmpl w:val="FC7EFC56"/>
    <w:lvl w:ilvl="0" w:tplc="650AAAD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3A5175"/>
    <w:multiLevelType w:val="hybridMultilevel"/>
    <w:tmpl w:val="E30852AE"/>
    <w:lvl w:ilvl="0" w:tplc="E4F04E5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E943A85"/>
    <w:multiLevelType w:val="hybridMultilevel"/>
    <w:tmpl w:val="85E4E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599124F"/>
    <w:multiLevelType w:val="hybridMultilevel"/>
    <w:tmpl w:val="23B2CFC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59D2472"/>
    <w:multiLevelType w:val="hybridMultilevel"/>
    <w:tmpl w:val="CF06B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91B3AB6"/>
    <w:multiLevelType w:val="hybridMultilevel"/>
    <w:tmpl w:val="4A38CA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BBD20AA"/>
    <w:multiLevelType w:val="hybridMultilevel"/>
    <w:tmpl w:val="09C2AB20"/>
    <w:lvl w:ilvl="0" w:tplc="88EE930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0781894"/>
    <w:multiLevelType w:val="hybridMultilevel"/>
    <w:tmpl w:val="232CA8E2"/>
    <w:lvl w:ilvl="0" w:tplc="38BCDE2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12A55E0"/>
    <w:multiLevelType w:val="hybridMultilevel"/>
    <w:tmpl w:val="A654740C"/>
    <w:lvl w:ilvl="0" w:tplc="B892496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27F6597"/>
    <w:multiLevelType w:val="hybridMultilevel"/>
    <w:tmpl w:val="37FAD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63C53F2B"/>
    <w:multiLevelType w:val="hybridMultilevel"/>
    <w:tmpl w:val="3BAA42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C35F17"/>
    <w:multiLevelType w:val="hybridMultilevel"/>
    <w:tmpl w:val="348EA5B4"/>
    <w:lvl w:ilvl="0" w:tplc="F5DCC01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E7816"/>
    <w:multiLevelType w:val="hybridMultilevel"/>
    <w:tmpl w:val="4AF89D0A"/>
    <w:lvl w:ilvl="0" w:tplc="63A2996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FE62A09"/>
    <w:multiLevelType w:val="hybridMultilevel"/>
    <w:tmpl w:val="DF80C66E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1ED681C"/>
    <w:multiLevelType w:val="hybridMultilevel"/>
    <w:tmpl w:val="D17E6DB0"/>
    <w:lvl w:ilvl="0" w:tplc="A40A962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276678F"/>
    <w:multiLevelType w:val="hybridMultilevel"/>
    <w:tmpl w:val="632C033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51F774F"/>
    <w:multiLevelType w:val="hybridMultilevel"/>
    <w:tmpl w:val="17DCA06E"/>
    <w:lvl w:ilvl="0" w:tplc="034AA10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772E78C1"/>
    <w:multiLevelType w:val="hybridMultilevel"/>
    <w:tmpl w:val="86A04AF2"/>
    <w:lvl w:ilvl="0" w:tplc="CB864BD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6"/>
  </w:num>
  <w:num w:numId="2">
    <w:abstractNumId w:val="20"/>
  </w:num>
  <w:num w:numId="3">
    <w:abstractNumId w:val="38"/>
  </w:num>
  <w:num w:numId="4">
    <w:abstractNumId w:val="40"/>
  </w:num>
  <w:num w:numId="5">
    <w:abstractNumId w:val="10"/>
  </w:num>
  <w:num w:numId="6">
    <w:abstractNumId w:val="36"/>
  </w:num>
  <w:num w:numId="7">
    <w:abstractNumId w:val="4"/>
  </w:num>
  <w:num w:numId="8">
    <w:abstractNumId w:val="16"/>
  </w:num>
  <w:num w:numId="9">
    <w:abstractNumId w:val="44"/>
  </w:num>
  <w:num w:numId="10">
    <w:abstractNumId w:val="26"/>
  </w:num>
  <w:num w:numId="11">
    <w:abstractNumId w:val="12"/>
  </w:num>
  <w:num w:numId="12">
    <w:abstractNumId w:val="9"/>
  </w:num>
  <w:num w:numId="13">
    <w:abstractNumId w:val="32"/>
  </w:num>
  <w:num w:numId="14">
    <w:abstractNumId w:val="31"/>
  </w:num>
  <w:num w:numId="15">
    <w:abstractNumId w:val="2"/>
  </w:num>
  <w:num w:numId="16">
    <w:abstractNumId w:val="25"/>
  </w:num>
  <w:num w:numId="17">
    <w:abstractNumId w:val="33"/>
  </w:num>
  <w:num w:numId="18">
    <w:abstractNumId w:val="41"/>
  </w:num>
  <w:num w:numId="19">
    <w:abstractNumId w:val="7"/>
  </w:num>
  <w:num w:numId="20">
    <w:abstractNumId w:val="39"/>
  </w:num>
  <w:num w:numId="21">
    <w:abstractNumId w:val="43"/>
  </w:num>
  <w:num w:numId="22">
    <w:abstractNumId w:val="21"/>
  </w:num>
  <w:num w:numId="23">
    <w:abstractNumId w:val="14"/>
  </w:num>
  <w:num w:numId="24">
    <w:abstractNumId w:val="8"/>
  </w:num>
  <w:num w:numId="25">
    <w:abstractNumId w:val="37"/>
  </w:num>
  <w:num w:numId="26">
    <w:abstractNumId w:val="1"/>
  </w:num>
  <w:num w:numId="27">
    <w:abstractNumId w:val="19"/>
  </w:num>
  <w:num w:numId="28">
    <w:abstractNumId w:val="11"/>
  </w:num>
  <w:num w:numId="29">
    <w:abstractNumId w:val="28"/>
  </w:num>
  <w:num w:numId="30">
    <w:abstractNumId w:val="17"/>
  </w:num>
  <w:num w:numId="31">
    <w:abstractNumId w:val="42"/>
  </w:num>
  <w:num w:numId="32">
    <w:abstractNumId w:val="30"/>
  </w:num>
  <w:num w:numId="33">
    <w:abstractNumId w:val="22"/>
  </w:num>
  <w:num w:numId="34">
    <w:abstractNumId w:val="3"/>
  </w:num>
  <w:num w:numId="35">
    <w:abstractNumId w:val="5"/>
  </w:num>
  <w:num w:numId="36">
    <w:abstractNumId w:val="15"/>
  </w:num>
  <w:num w:numId="37">
    <w:abstractNumId w:val="35"/>
  </w:num>
  <w:num w:numId="38">
    <w:abstractNumId w:val="29"/>
  </w:num>
  <w:num w:numId="39">
    <w:abstractNumId w:val="27"/>
  </w:num>
  <w:num w:numId="40">
    <w:abstractNumId w:val="18"/>
  </w:num>
  <w:num w:numId="41">
    <w:abstractNumId w:val="24"/>
  </w:num>
  <w:num w:numId="42">
    <w:abstractNumId w:val="13"/>
  </w:num>
  <w:num w:numId="43">
    <w:abstractNumId w:val="34"/>
  </w:num>
  <w:num w:numId="44">
    <w:abstractNumId w:val="23"/>
  </w:num>
  <w:num w:numId="4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A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D35C2"/>
    <w:rsid w:val="00313BB1"/>
    <w:rsid w:val="003214AB"/>
    <w:rsid w:val="0034017A"/>
    <w:rsid w:val="003405EA"/>
    <w:rsid w:val="003F6A42"/>
    <w:rsid w:val="00404B31"/>
    <w:rsid w:val="00432543"/>
    <w:rsid w:val="00443B2E"/>
    <w:rsid w:val="00474F67"/>
    <w:rsid w:val="0048500D"/>
    <w:rsid w:val="004B0618"/>
    <w:rsid w:val="00524E1B"/>
    <w:rsid w:val="005A3DA2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26E1"/>
    <w:rsid w:val="006F7BAF"/>
    <w:rsid w:val="0077296E"/>
    <w:rsid w:val="00797FA7"/>
    <w:rsid w:val="00841BE6"/>
    <w:rsid w:val="008C1F1C"/>
    <w:rsid w:val="009244DB"/>
    <w:rsid w:val="009975A0"/>
    <w:rsid w:val="009C5C6E"/>
    <w:rsid w:val="009F580B"/>
    <w:rsid w:val="00A2454C"/>
    <w:rsid w:val="00A707D9"/>
    <w:rsid w:val="00A716F0"/>
    <w:rsid w:val="00A91AB9"/>
    <w:rsid w:val="00AA449B"/>
    <w:rsid w:val="00AE245C"/>
    <w:rsid w:val="00B054EC"/>
    <w:rsid w:val="00B306A2"/>
    <w:rsid w:val="00BE2C21"/>
    <w:rsid w:val="00C01D20"/>
    <w:rsid w:val="00C202BF"/>
    <w:rsid w:val="00C53B25"/>
    <w:rsid w:val="00C8442E"/>
    <w:rsid w:val="00C858D7"/>
    <w:rsid w:val="00CF2659"/>
    <w:rsid w:val="00D073BC"/>
    <w:rsid w:val="00D56B82"/>
    <w:rsid w:val="00DA2485"/>
    <w:rsid w:val="00DE29A8"/>
    <w:rsid w:val="00E34B29"/>
    <w:rsid w:val="00E5291A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DBAD8"/>
  <w15:docId w15:val="{564F2A17-DD89-49BF-A933-C84D9E68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A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6</TotalTime>
  <Pages>5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2021-09-14T13:04:00Z</dcterms:created>
  <dcterms:modified xsi:type="dcterms:W3CDTF">2021-10-15T13:13:00Z</dcterms:modified>
</cp:coreProperties>
</file>