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38D5A" w14:textId="77777777" w:rsidR="00BF483C" w:rsidRDefault="00BF483C" w:rsidP="00C82832">
      <w:pPr>
        <w:pStyle w:val="Unittitle"/>
        <w:spacing w:after="80"/>
        <w:rPr>
          <w:bCs/>
        </w:rPr>
      </w:pPr>
      <w:r>
        <w:t>9. Relationship management in construction</w:t>
      </w:r>
    </w:p>
    <w:tbl>
      <w:tblPr>
        <w:tblStyle w:val="TableGrid"/>
        <w:tblpPr w:leftFromText="180" w:rightFromText="180" w:vertAnchor="text" w:horzAnchor="margin" w:tblpY="895"/>
        <w:tblW w:w="13388" w:type="dxa"/>
        <w:tblLook w:val="04A0" w:firstRow="1" w:lastRow="0" w:firstColumn="1" w:lastColumn="0" w:noHBand="0" w:noVBand="1"/>
      </w:tblPr>
      <w:tblGrid>
        <w:gridCol w:w="3749"/>
        <w:gridCol w:w="9639"/>
      </w:tblGrid>
      <w:tr w:rsidR="00BF483C" w14:paraId="165FEFEE" w14:textId="77777777" w:rsidTr="00C82832">
        <w:tc>
          <w:tcPr>
            <w:tcW w:w="3749" w:type="dxa"/>
            <w:shd w:val="clear" w:color="auto" w:fill="FFFFFF" w:themeFill="background1"/>
          </w:tcPr>
          <w:p w14:paraId="37626B92" w14:textId="77777777" w:rsidR="00BF483C" w:rsidRPr="00F30A55" w:rsidRDefault="00BF483C" w:rsidP="00C82832">
            <w:pPr>
              <w:pStyle w:val="Answer"/>
              <w:ind w:left="0"/>
              <w:rPr>
                <w:b/>
              </w:rPr>
            </w:pPr>
            <w:r w:rsidRPr="00F30A55">
              <w:rPr>
                <w:b/>
              </w:rPr>
              <w:t xml:space="preserve">Type of </w:t>
            </w:r>
            <w:r>
              <w:rPr>
                <w:b/>
              </w:rPr>
              <w:t>s</w:t>
            </w:r>
            <w:r w:rsidRPr="00F30A55">
              <w:rPr>
                <w:b/>
              </w:rPr>
              <w:t xml:space="preserve">takeholder </w:t>
            </w:r>
          </w:p>
        </w:tc>
        <w:tc>
          <w:tcPr>
            <w:tcW w:w="9639" w:type="dxa"/>
          </w:tcPr>
          <w:p w14:paraId="55C58A85" w14:textId="77777777" w:rsidR="00BF483C" w:rsidRPr="00F30A55" w:rsidRDefault="00BF483C" w:rsidP="00C82832">
            <w:pPr>
              <w:pStyle w:val="Answer"/>
              <w:ind w:left="0"/>
              <w:rPr>
                <w:b/>
              </w:rPr>
            </w:pPr>
            <w:r w:rsidRPr="00F30A55">
              <w:rPr>
                <w:b/>
              </w:rPr>
              <w:t xml:space="preserve">Description and examples </w:t>
            </w:r>
          </w:p>
        </w:tc>
      </w:tr>
      <w:tr w:rsidR="00BF483C" w14:paraId="5C0FD273" w14:textId="77777777" w:rsidTr="00C82832">
        <w:tc>
          <w:tcPr>
            <w:tcW w:w="3749" w:type="dxa"/>
            <w:shd w:val="clear" w:color="auto" w:fill="FFFFFF" w:themeFill="background1"/>
          </w:tcPr>
          <w:p w14:paraId="7984283E" w14:textId="77777777" w:rsidR="00BF483C" w:rsidRPr="00F30A55" w:rsidRDefault="00BF483C" w:rsidP="00C82832">
            <w:pPr>
              <w:pStyle w:val="Answer"/>
              <w:ind w:left="0"/>
              <w:rPr>
                <w:b/>
              </w:rPr>
            </w:pPr>
            <w:r w:rsidRPr="00F30A55">
              <w:rPr>
                <w:b/>
              </w:rPr>
              <w:t xml:space="preserve">Direct </w:t>
            </w:r>
            <w:r>
              <w:rPr>
                <w:b/>
              </w:rPr>
              <w:t>s</w:t>
            </w:r>
            <w:r w:rsidRPr="00F30A55">
              <w:rPr>
                <w:b/>
              </w:rPr>
              <w:t>takeholder</w:t>
            </w:r>
          </w:p>
          <w:p w14:paraId="5E08C7DC" w14:textId="77777777" w:rsidR="00BF483C" w:rsidRPr="00F30A55" w:rsidRDefault="00BF483C" w:rsidP="00C82832">
            <w:pPr>
              <w:pStyle w:val="Answer"/>
              <w:ind w:left="0"/>
              <w:rPr>
                <w:b/>
              </w:rPr>
            </w:pPr>
          </w:p>
        </w:tc>
        <w:tc>
          <w:tcPr>
            <w:tcW w:w="9639" w:type="dxa"/>
          </w:tcPr>
          <w:p w14:paraId="11E82E26" w14:textId="77777777" w:rsidR="00BF483C" w:rsidRDefault="00BF483C" w:rsidP="00C82832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  <w:r w:rsidRPr="00904660">
              <w:rPr>
                <w:b/>
                <w:color w:val="FF0000"/>
              </w:rPr>
              <w:t>irectly involved or associated with a project</w:t>
            </w:r>
            <w:r>
              <w:rPr>
                <w:b/>
                <w:color w:val="FF0000"/>
              </w:rPr>
              <w:t>,</w:t>
            </w:r>
            <w:r w:rsidRPr="00904660">
              <w:rPr>
                <w:b/>
                <w:color w:val="FF0000"/>
              </w:rPr>
              <w:t xml:space="preserve"> such as a client</w:t>
            </w:r>
          </w:p>
          <w:p w14:paraId="133F1883" w14:textId="77777777" w:rsidR="00BF483C" w:rsidRPr="00904660" w:rsidRDefault="00BF483C" w:rsidP="00C82832">
            <w:pPr>
              <w:pStyle w:val="Answer"/>
              <w:ind w:left="0"/>
              <w:rPr>
                <w:b/>
                <w:color w:val="FF0000"/>
              </w:rPr>
            </w:pPr>
          </w:p>
          <w:p w14:paraId="769C0F9C" w14:textId="77777777" w:rsidR="00BF483C" w:rsidRPr="00904660" w:rsidRDefault="00BF483C" w:rsidP="00C82832">
            <w:pPr>
              <w:pStyle w:val="Answer"/>
              <w:ind w:left="0"/>
              <w:rPr>
                <w:b/>
                <w:color w:val="FF0000"/>
              </w:rPr>
            </w:pPr>
          </w:p>
        </w:tc>
      </w:tr>
      <w:tr w:rsidR="00BF483C" w14:paraId="765A762F" w14:textId="77777777" w:rsidTr="00C82832">
        <w:tc>
          <w:tcPr>
            <w:tcW w:w="3749" w:type="dxa"/>
            <w:shd w:val="clear" w:color="auto" w:fill="FFFFFF" w:themeFill="background1"/>
          </w:tcPr>
          <w:p w14:paraId="66096C81" w14:textId="77777777" w:rsidR="00BF483C" w:rsidRPr="00F30A55" w:rsidRDefault="00BF483C" w:rsidP="00C82832">
            <w:pPr>
              <w:pStyle w:val="Answer"/>
              <w:ind w:left="0"/>
              <w:rPr>
                <w:b/>
              </w:rPr>
            </w:pPr>
            <w:r w:rsidRPr="00F30A55">
              <w:rPr>
                <w:b/>
              </w:rPr>
              <w:t xml:space="preserve">Indirect </w:t>
            </w:r>
            <w:r>
              <w:rPr>
                <w:b/>
              </w:rPr>
              <w:t>s</w:t>
            </w:r>
            <w:r w:rsidRPr="00F30A55">
              <w:rPr>
                <w:b/>
              </w:rPr>
              <w:t>takeholder</w:t>
            </w:r>
          </w:p>
          <w:p w14:paraId="12946BD4" w14:textId="77777777" w:rsidR="00BF483C" w:rsidRPr="00F30A55" w:rsidRDefault="00BF483C" w:rsidP="00C82832">
            <w:pPr>
              <w:pStyle w:val="Answer"/>
              <w:ind w:left="0"/>
              <w:rPr>
                <w:b/>
              </w:rPr>
            </w:pPr>
          </w:p>
        </w:tc>
        <w:tc>
          <w:tcPr>
            <w:tcW w:w="9639" w:type="dxa"/>
          </w:tcPr>
          <w:p w14:paraId="62F96B1F" w14:textId="77777777" w:rsidR="00BF483C" w:rsidRPr="00904660" w:rsidRDefault="00BF483C" w:rsidP="00C82832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I</w:t>
            </w:r>
            <w:r w:rsidRPr="00904660">
              <w:rPr>
                <w:b/>
                <w:color w:val="FF0000"/>
              </w:rPr>
              <w:t>ndirectly involved in a project</w:t>
            </w:r>
            <w:r>
              <w:rPr>
                <w:b/>
                <w:color w:val="FF0000"/>
              </w:rPr>
              <w:t>,</w:t>
            </w:r>
            <w:r w:rsidRPr="00904660">
              <w:rPr>
                <w:b/>
                <w:color w:val="FF0000"/>
              </w:rPr>
              <w:t xml:space="preserve"> </w:t>
            </w:r>
            <w:r>
              <w:rPr>
                <w:b/>
                <w:color w:val="FF0000"/>
              </w:rPr>
              <w:t>such as</w:t>
            </w:r>
            <w:r w:rsidRPr="00904660">
              <w:rPr>
                <w:b/>
                <w:color w:val="FF0000"/>
              </w:rPr>
              <w:t xml:space="preserve"> local government, professional </w:t>
            </w:r>
            <w:proofErr w:type="gramStart"/>
            <w:r w:rsidRPr="00904660">
              <w:rPr>
                <w:b/>
                <w:color w:val="FF0000"/>
              </w:rPr>
              <w:t>bodies</w:t>
            </w:r>
            <w:proofErr w:type="gramEnd"/>
            <w:r w:rsidRPr="00904660">
              <w:rPr>
                <w:b/>
                <w:color w:val="FF0000"/>
              </w:rPr>
              <w:t xml:space="preserve"> and support staff</w:t>
            </w:r>
          </w:p>
          <w:p w14:paraId="158F6C91" w14:textId="77777777" w:rsidR="00BF483C" w:rsidRPr="00904660" w:rsidRDefault="00BF483C" w:rsidP="00C82832">
            <w:pPr>
              <w:pStyle w:val="Answer"/>
              <w:ind w:left="0"/>
              <w:rPr>
                <w:b/>
                <w:color w:val="FF0000"/>
              </w:rPr>
            </w:pPr>
          </w:p>
          <w:p w14:paraId="3A44A428" w14:textId="77777777" w:rsidR="00BF483C" w:rsidRPr="00904660" w:rsidRDefault="00BF483C" w:rsidP="00C82832">
            <w:pPr>
              <w:pStyle w:val="Answer"/>
              <w:ind w:left="0"/>
              <w:rPr>
                <w:b/>
                <w:color w:val="FF0000"/>
              </w:rPr>
            </w:pPr>
          </w:p>
        </w:tc>
      </w:tr>
      <w:tr w:rsidR="00BF483C" w14:paraId="364EF920" w14:textId="77777777" w:rsidTr="00C82832">
        <w:tc>
          <w:tcPr>
            <w:tcW w:w="3749" w:type="dxa"/>
            <w:shd w:val="clear" w:color="auto" w:fill="FFFFFF" w:themeFill="background1"/>
          </w:tcPr>
          <w:p w14:paraId="0774D93F" w14:textId="77777777" w:rsidR="00BF483C" w:rsidRPr="00F30A55" w:rsidRDefault="00BF483C" w:rsidP="00C82832">
            <w:pPr>
              <w:pStyle w:val="Answer"/>
              <w:ind w:left="0"/>
              <w:rPr>
                <w:b/>
              </w:rPr>
            </w:pPr>
            <w:r w:rsidRPr="00F30A55">
              <w:rPr>
                <w:b/>
              </w:rPr>
              <w:t xml:space="preserve">Positive </w:t>
            </w:r>
            <w:r>
              <w:rPr>
                <w:b/>
              </w:rPr>
              <w:t>s</w:t>
            </w:r>
            <w:r w:rsidRPr="00F30A55">
              <w:rPr>
                <w:b/>
              </w:rPr>
              <w:t>takeholder</w:t>
            </w:r>
          </w:p>
          <w:p w14:paraId="28BEF638" w14:textId="77777777" w:rsidR="00BF483C" w:rsidRPr="00F30A55" w:rsidRDefault="00BF483C" w:rsidP="00C82832">
            <w:pPr>
              <w:pStyle w:val="Answer"/>
              <w:ind w:left="0"/>
              <w:rPr>
                <w:b/>
              </w:rPr>
            </w:pPr>
          </w:p>
        </w:tc>
        <w:tc>
          <w:tcPr>
            <w:tcW w:w="9639" w:type="dxa"/>
          </w:tcPr>
          <w:p w14:paraId="40F87BE4" w14:textId="77777777" w:rsidR="00BF483C" w:rsidRPr="00904660" w:rsidRDefault="00BF483C" w:rsidP="00C82832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L</w:t>
            </w:r>
            <w:r w:rsidRPr="00904660">
              <w:rPr>
                <w:b/>
                <w:color w:val="FF0000"/>
              </w:rPr>
              <w:t>ikely to have a favourable impact on a project</w:t>
            </w:r>
            <w:r>
              <w:rPr>
                <w:b/>
                <w:color w:val="FF0000"/>
              </w:rPr>
              <w:t>,</w:t>
            </w:r>
            <w:r w:rsidRPr="00904660">
              <w:rPr>
                <w:b/>
                <w:color w:val="FF0000"/>
              </w:rPr>
              <w:t xml:space="preserve"> such as contractors who are gaining financially from </w:t>
            </w:r>
            <w:r>
              <w:rPr>
                <w:b/>
                <w:color w:val="FF0000"/>
              </w:rPr>
              <w:t>the</w:t>
            </w:r>
            <w:r w:rsidRPr="00904660">
              <w:rPr>
                <w:b/>
                <w:color w:val="FF0000"/>
              </w:rPr>
              <w:t xml:space="preserve"> project</w:t>
            </w:r>
            <w:r>
              <w:rPr>
                <w:b/>
                <w:color w:val="FF0000"/>
              </w:rPr>
              <w:t>’</w:t>
            </w:r>
            <w:r w:rsidRPr="00904660">
              <w:rPr>
                <w:b/>
                <w:color w:val="FF0000"/>
              </w:rPr>
              <w:t xml:space="preserve">s delivery </w:t>
            </w:r>
          </w:p>
          <w:p w14:paraId="17B5A07D" w14:textId="77777777" w:rsidR="00BF483C" w:rsidRPr="00904660" w:rsidRDefault="00BF483C" w:rsidP="00C82832">
            <w:pPr>
              <w:pStyle w:val="Answer"/>
              <w:ind w:left="0"/>
              <w:rPr>
                <w:b/>
                <w:color w:val="FF0000"/>
              </w:rPr>
            </w:pPr>
          </w:p>
          <w:p w14:paraId="2DDA99E7" w14:textId="77777777" w:rsidR="00BF483C" w:rsidRPr="00904660" w:rsidRDefault="00BF483C" w:rsidP="00C82832">
            <w:pPr>
              <w:pStyle w:val="Answer"/>
              <w:ind w:left="0"/>
              <w:rPr>
                <w:b/>
                <w:color w:val="FF0000"/>
              </w:rPr>
            </w:pPr>
          </w:p>
        </w:tc>
      </w:tr>
      <w:tr w:rsidR="00BF483C" w14:paraId="54511D77" w14:textId="77777777" w:rsidTr="00C82832">
        <w:trPr>
          <w:trHeight w:val="1303"/>
        </w:trPr>
        <w:tc>
          <w:tcPr>
            <w:tcW w:w="3749" w:type="dxa"/>
            <w:shd w:val="clear" w:color="auto" w:fill="FFFFFF" w:themeFill="background1"/>
          </w:tcPr>
          <w:p w14:paraId="0EB82209" w14:textId="77777777" w:rsidR="00BF483C" w:rsidRPr="00F30A55" w:rsidRDefault="00BF483C" w:rsidP="00C82832">
            <w:pPr>
              <w:pStyle w:val="Answer"/>
              <w:ind w:left="0"/>
              <w:rPr>
                <w:b/>
              </w:rPr>
            </w:pPr>
            <w:r w:rsidRPr="00F30A55">
              <w:rPr>
                <w:b/>
              </w:rPr>
              <w:t xml:space="preserve">Negative </w:t>
            </w:r>
            <w:r>
              <w:rPr>
                <w:b/>
              </w:rPr>
              <w:t>s</w:t>
            </w:r>
            <w:r w:rsidRPr="00F30A55">
              <w:rPr>
                <w:b/>
              </w:rPr>
              <w:t>takeholder</w:t>
            </w:r>
          </w:p>
          <w:p w14:paraId="48FE6BD7" w14:textId="77777777" w:rsidR="00BF483C" w:rsidRPr="00F30A55" w:rsidRDefault="00BF483C" w:rsidP="00C82832">
            <w:pPr>
              <w:pStyle w:val="Answer"/>
              <w:ind w:left="0"/>
              <w:rPr>
                <w:b/>
              </w:rPr>
            </w:pPr>
          </w:p>
        </w:tc>
        <w:tc>
          <w:tcPr>
            <w:tcW w:w="9639" w:type="dxa"/>
          </w:tcPr>
          <w:p w14:paraId="637BF643" w14:textId="77777777" w:rsidR="00BF483C" w:rsidRPr="00904660" w:rsidRDefault="00BF483C" w:rsidP="00C82832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N</w:t>
            </w:r>
            <w:r w:rsidRPr="00904660">
              <w:rPr>
                <w:b/>
                <w:color w:val="FF0000"/>
              </w:rPr>
              <w:t>ot directly involved in a project but who are</w:t>
            </w:r>
            <w:r>
              <w:rPr>
                <w:b/>
                <w:color w:val="FF0000"/>
              </w:rPr>
              <w:t xml:space="preserve"> adversely</w:t>
            </w:r>
            <w:r w:rsidRPr="00904660">
              <w:rPr>
                <w:b/>
                <w:color w:val="FF0000"/>
              </w:rPr>
              <w:t xml:space="preserve"> affected by the project</w:t>
            </w:r>
            <w:r>
              <w:rPr>
                <w:b/>
                <w:color w:val="FF0000"/>
              </w:rPr>
              <w:t>,</w:t>
            </w:r>
            <w:r w:rsidRPr="00904660">
              <w:rPr>
                <w:b/>
                <w:color w:val="FF0000"/>
              </w:rPr>
              <w:t xml:space="preserve"> such as </w:t>
            </w:r>
            <w:proofErr w:type="gramStart"/>
            <w:r w:rsidRPr="00904660">
              <w:rPr>
                <w:b/>
                <w:color w:val="FF0000"/>
              </w:rPr>
              <w:t>local residents</w:t>
            </w:r>
            <w:proofErr w:type="gramEnd"/>
          </w:p>
          <w:p w14:paraId="25A35C68" w14:textId="77777777" w:rsidR="00BF483C" w:rsidRPr="00904660" w:rsidRDefault="00BF483C" w:rsidP="00C82832">
            <w:pPr>
              <w:pStyle w:val="Answer"/>
              <w:ind w:left="0"/>
              <w:rPr>
                <w:b/>
                <w:color w:val="FF0000"/>
              </w:rPr>
            </w:pPr>
          </w:p>
          <w:p w14:paraId="071CC31F" w14:textId="77777777" w:rsidR="00BF483C" w:rsidRPr="00904660" w:rsidRDefault="00BF483C" w:rsidP="00C82832">
            <w:pPr>
              <w:pStyle w:val="Answer"/>
              <w:ind w:left="0"/>
              <w:rPr>
                <w:b/>
                <w:color w:val="FF0000"/>
              </w:rPr>
            </w:pPr>
          </w:p>
          <w:p w14:paraId="75763EB8" w14:textId="77777777" w:rsidR="00BF483C" w:rsidRPr="00904660" w:rsidRDefault="00BF483C" w:rsidP="00C82832">
            <w:pPr>
              <w:pStyle w:val="Answer"/>
              <w:ind w:left="0"/>
              <w:rPr>
                <w:b/>
                <w:color w:val="FF0000"/>
              </w:rPr>
            </w:pPr>
          </w:p>
        </w:tc>
      </w:tr>
    </w:tbl>
    <w:p w14:paraId="46E44B8D" w14:textId="77777777" w:rsidR="00BF483C" w:rsidRPr="00692A45" w:rsidRDefault="00BF483C" w:rsidP="00C82832">
      <w:pPr>
        <w:pStyle w:val="Heading1"/>
        <w:spacing w:before="200" w:after="80" w:line="480" w:lineRule="auto"/>
      </w:pPr>
      <w:r>
        <w:t xml:space="preserve">Worksheet 1: Stakeholders (tutor) </w:t>
      </w:r>
    </w:p>
    <w:p w14:paraId="3F333A96" w14:textId="77777777" w:rsidR="00BF483C" w:rsidRDefault="00BF483C" w:rsidP="00B306A2">
      <w:pPr>
        <w:pStyle w:val="Answer"/>
      </w:pPr>
    </w:p>
    <w:p w14:paraId="2B5B6895" w14:textId="77777777" w:rsidR="00BF483C" w:rsidRDefault="00BF483C" w:rsidP="00F30A55">
      <w:pPr>
        <w:pStyle w:val="Answer"/>
        <w:ind w:left="0"/>
      </w:pPr>
    </w:p>
    <w:p w14:paraId="2E793899" w14:textId="77777777" w:rsidR="00FC596E" w:rsidRPr="00BF483C" w:rsidRDefault="00FC596E" w:rsidP="00BF483C"/>
    <w:sectPr w:rsidR="00FC596E" w:rsidRPr="00BF483C" w:rsidSect="00FC596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02806" w14:textId="77777777" w:rsidR="00BF483C" w:rsidRDefault="00BF483C">
      <w:pPr>
        <w:spacing w:before="0" w:after="0"/>
      </w:pPr>
      <w:r>
        <w:separator/>
      </w:r>
    </w:p>
  </w:endnote>
  <w:endnote w:type="continuationSeparator" w:id="0">
    <w:p w14:paraId="0D31A6DE" w14:textId="77777777" w:rsidR="00BF483C" w:rsidRDefault="00BF483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6891A" w14:textId="77777777" w:rsidR="00300DAE" w:rsidRDefault="00300D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CE5BF" w14:textId="49256E6A" w:rsidR="00D634FC" w:rsidRPr="00F03E33" w:rsidRDefault="00D634FC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7A1CE2B6" wp14:editId="0F3A9354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C6AF2">
      <w:rPr>
        <w:noProof/>
      </w:rPr>
      <w:t>2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 w:rsidR="005C6AF2">
        <w:rPr>
          <w:noProof/>
        </w:rPr>
        <w:t>2</w:t>
      </w:r>
    </w:fldSimple>
    <w:r w:rsidR="00300DAE">
      <w:rPr>
        <w:noProof/>
      </w:rPr>
      <w:t xml:space="preserve">                                               </w:t>
    </w:r>
    <w:r w:rsidR="00300DAE" w:rsidRPr="00300DAE">
      <w:rPr>
        <w:noProof/>
      </w:rPr>
      <w:t>© 2021 City and Guilds of London Institute. All rights reserved.</w:t>
    </w:r>
    <w:r w:rsidR="00EE7B5F"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AA161" w14:textId="77777777" w:rsidR="00300DAE" w:rsidRDefault="00300D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D0AF6" w14:textId="77777777" w:rsidR="00BF483C" w:rsidRDefault="00BF483C">
      <w:pPr>
        <w:spacing w:before="0" w:after="0"/>
      </w:pPr>
      <w:r>
        <w:separator/>
      </w:r>
    </w:p>
  </w:footnote>
  <w:footnote w:type="continuationSeparator" w:id="0">
    <w:p w14:paraId="1FC20899" w14:textId="77777777" w:rsidR="00BF483C" w:rsidRDefault="00BF483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4B6A1" w14:textId="77777777" w:rsidR="00300DAE" w:rsidRDefault="00300D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AA8E6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2336" behindDoc="0" locked="0" layoutInCell="1" allowOverlap="1" wp14:anchorId="50C3A4C5" wp14:editId="7C9508C2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0B3C4D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1E7816" w:rsidRPr="003127FD">
      <w:rPr>
        <w:b/>
        <w:bCs/>
        <w:sz w:val="24"/>
      </w:rPr>
      <w:t>Building Services</w:t>
    </w:r>
    <w:r w:rsidR="001E7816">
      <w:rPr>
        <w:b/>
        <w:bCs/>
        <w:sz w:val="24"/>
      </w:rPr>
      <w:br/>
    </w:r>
    <w:r w:rsidR="001E7816" w:rsidRPr="003127FD">
      <w:rPr>
        <w:b/>
        <w:bCs/>
        <w:sz w:val="24"/>
      </w:rPr>
      <w:t>Engineering for Construction (Level 3)</w:t>
    </w:r>
  </w:p>
  <w:p w14:paraId="4FCE42EA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7C7DE998" wp14:editId="05775473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178ADF1" id="Straight Connector 11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0B3C4D">
      <w:rPr>
        <w:color w:val="0077E3"/>
        <w:sz w:val="24"/>
        <w:szCs w:val="28"/>
      </w:rPr>
      <w:t>350 Building Services Engineering Core</w:t>
    </w:r>
  </w:p>
  <w:p w14:paraId="36E9F029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7E7CC" w14:textId="77777777" w:rsidR="00300DAE" w:rsidRDefault="00300D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83C"/>
    <w:rsid w:val="000033BD"/>
    <w:rsid w:val="00060D62"/>
    <w:rsid w:val="00082C62"/>
    <w:rsid w:val="000B231F"/>
    <w:rsid w:val="000B3C4D"/>
    <w:rsid w:val="000E194B"/>
    <w:rsid w:val="00110217"/>
    <w:rsid w:val="00152AC3"/>
    <w:rsid w:val="00156AF3"/>
    <w:rsid w:val="00176046"/>
    <w:rsid w:val="0019491D"/>
    <w:rsid w:val="001A5356"/>
    <w:rsid w:val="001E7816"/>
    <w:rsid w:val="001F74AD"/>
    <w:rsid w:val="00262992"/>
    <w:rsid w:val="00295CA8"/>
    <w:rsid w:val="002D07A8"/>
    <w:rsid w:val="002F0F77"/>
    <w:rsid w:val="00300DAE"/>
    <w:rsid w:val="003405EA"/>
    <w:rsid w:val="003F7F14"/>
    <w:rsid w:val="00404B31"/>
    <w:rsid w:val="0040563C"/>
    <w:rsid w:val="004117F4"/>
    <w:rsid w:val="00474F67"/>
    <w:rsid w:val="0048500D"/>
    <w:rsid w:val="00524E1B"/>
    <w:rsid w:val="005545EC"/>
    <w:rsid w:val="005C6AF2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76848"/>
    <w:rsid w:val="008C1F1C"/>
    <w:rsid w:val="008D47A6"/>
    <w:rsid w:val="009975A0"/>
    <w:rsid w:val="009C147A"/>
    <w:rsid w:val="009C3AF2"/>
    <w:rsid w:val="009C5C6E"/>
    <w:rsid w:val="009E7368"/>
    <w:rsid w:val="00A2454C"/>
    <w:rsid w:val="00AA343B"/>
    <w:rsid w:val="00AD179E"/>
    <w:rsid w:val="00AE245C"/>
    <w:rsid w:val="00AF4E8F"/>
    <w:rsid w:val="00B054EC"/>
    <w:rsid w:val="00B54776"/>
    <w:rsid w:val="00BA56B1"/>
    <w:rsid w:val="00BE2C21"/>
    <w:rsid w:val="00BF483C"/>
    <w:rsid w:val="00C01D20"/>
    <w:rsid w:val="00C202BF"/>
    <w:rsid w:val="00C23AA3"/>
    <w:rsid w:val="00C60280"/>
    <w:rsid w:val="00C858D7"/>
    <w:rsid w:val="00C92F19"/>
    <w:rsid w:val="00D073BC"/>
    <w:rsid w:val="00D56B82"/>
    <w:rsid w:val="00D634FC"/>
    <w:rsid w:val="00DA2485"/>
    <w:rsid w:val="00DB7F65"/>
    <w:rsid w:val="00DE29A8"/>
    <w:rsid w:val="00E05AB5"/>
    <w:rsid w:val="00E76C37"/>
    <w:rsid w:val="00EE7B5F"/>
    <w:rsid w:val="00F03E33"/>
    <w:rsid w:val="00F15749"/>
    <w:rsid w:val="00F42A36"/>
    <w:rsid w:val="00F677F9"/>
    <w:rsid w:val="00F67859"/>
    <w:rsid w:val="00F71480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0173E98"/>
  <w15:docId w15:val="{FA24073C-E3F8-4BB9-A4D8-0CF79F0F0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Worksheet%20landscape_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44DD58-0318-4A66-84CD-B8249E9B57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7E6C33-19D9-4328-941E-42D97934DE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6DE168-F7B8-49D4-A39E-9C774895B66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Worksheet landscape_BSE</Template>
  <TotalTime>2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2021-02-18T12:47:00Z</cp:lastPrinted>
  <dcterms:created xsi:type="dcterms:W3CDTF">2021-07-21T15:24:00Z</dcterms:created>
  <dcterms:modified xsi:type="dcterms:W3CDTF">2021-08-13T10:26:00Z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