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761D" w14:textId="77777777" w:rsidR="00522F42" w:rsidRDefault="00522F42" w:rsidP="00C729F8">
      <w:pPr>
        <w:pStyle w:val="Unittitle"/>
        <w:rPr>
          <w:bCs/>
        </w:rPr>
      </w:pPr>
      <w:r>
        <w:t>9. Relationship management in construction</w:t>
      </w:r>
    </w:p>
    <w:p w14:paraId="70BF0369" w14:textId="77777777" w:rsidR="00522F42" w:rsidRDefault="00522F42" w:rsidP="00E119DC">
      <w:pPr>
        <w:pStyle w:val="Heading1"/>
      </w:pPr>
      <w:r>
        <w:t>Worksheet 8:</w:t>
      </w:r>
      <w:r w:rsidRPr="00692A45">
        <w:t xml:space="preserve"> </w:t>
      </w:r>
      <w:r>
        <w:t xml:space="preserve">Team members (learner) </w:t>
      </w:r>
    </w:p>
    <w:p w14:paraId="6AF2BAEB" w14:textId="77777777" w:rsidR="00522F42" w:rsidRPr="00A345F3" w:rsidRDefault="00522F42" w:rsidP="00A464B5">
      <w:pPr>
        <w:rPr>
          <w:sz w:val="28"/>
          <w:u w:val="single"/>
        </w:rPr>
      </w:pPr>
      <w:r w:rsidRPr="00A345F3">
        <w:rPr>
          <w:b/>
          <w:sz w:val="24"/>
        </w:rPr>
        <w:t>Fill in the chart with</w:t>
      </w:r>
      <w:r>
        <w:rPr>
          <w:b/>
          <w:sz w:val="24"/>
        </w:rPr>
        <w:t xml:space="preserve"> the</w:t>
      </w:r>
      <w:r w:rsidRPr="00A345F3">
        <w:rPr>
          <w:b/>
          <w:sz w:val="24"/>
        </w:rPr>
        <w:t xml:space="preserve"> personal attributes, hard </w:t>
      </w:r>
      <w:proofErr w:type="gramStart"/>
      <w:r w:rsidRPr="00A345F3">
        <w:rPr>
          <w:b/>
          <w:sz w:val="24"/>
        </w:rPr>
        <w:t>skills</w:t>
      </w:r>
      <w:proofErr w:type="gramEnd"/>
      <w:r w:rsidRPr="00A345F3">
        <w:rPr>
          <w:b/>
          <w:sz w:val="24"/>
        </w:rPr>
        <w:t xml:space="preserve"> and soft skills an effective team member should pos</w:t>
      </w:r>
      <w:r>
        <w:rPr>
          <w:b/>
          <w:sz w:val="24"/>
        </w:rPr>
        <w:t>s</w:t>
      </w:r>
      <w:r w:rsidRPr="00A345F3">
        <w:rPr>
          <w:b/>
          <w:sz w:val="24"/>
        </w:rPr>
        <w:t>es</w:t>
      </w:r>
      <w:r>
        <w:rPr>
          <w:b/>
          <w:sz w:val="24"/>
        </w:rPr>
        <w:t>s</w:t>
      </w:r>
      <w:r w:rsidRPr="00A345F3">
        <w:rPr>
          <w:b/>
          <w:sz w:val="24"/>
        </w:rPr>
        <w:t>.</w:t>
      </w:r>
    </w:p>
    <w:tbl>
      <w:tblPr>
        <w:tblStyle w:val="TableGrid"/>
        <w:tblpPr w:leftFromText="180" w:rightFromText="180" w:vertAnchor="text" w:horzAnchor="margin" w:tblpY="94"/>
        <w:tblW w:w="14029" w:type="dxa"/>
        <w:tblLook w:val="04A0" w:firstRow="1" w:lastRow="0" w:firstColumn="1" w:lastColumn="0" w:noHBand="0" w:noVBand="1"/>
      </w:tblPr>
      <w:tblGrid>
        <w:gridCol w:w="4357"/>
        <w:gridCol w:w="4994"/>
        <w:gridCol w:w="4678"/>
      </w:tblGrid>
      <w:tr w:rsidR="00522F42" w:rsidRPr="00C52949" w14:paraId="13FF0108" w14:textId="77777777" w:rsidTr="00573A0B">
        <w:tc>
          <w:tcPr>
            <w:tcW w:w="4357" w:type="dxa"/>
            <w:shd w:val="clear" w:color="auto" w:fill="2F5496" w:themeFill="accent5" w:themeFillShade="BF"/>
          </w:tcPr>
          <w:p w14:paraId="7CF9B93C" w14:textId="77777777" w:rsidR="00522F42" w:rsidRPr="00C52949" w:rsidRDefault="00522F42" w:rsidP="00A345F3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 xml:space="preserve">Personal attributes </w:t>
            </w:r>
          </w:p>
        </w:tc>
        <w:tc>
          <w:tcPr>
            <w:tcW w:w="4994" w:type="dxa"/>
            <w:shd w:val="clear" w:color="auto" w:fill="2F5496" w:themeFill="accent5" w:themeFillShade="BF"/>
          </w:tcPr>
          <w:p w14:paraId="13443A58" w14:textId="77777777" w:rsidR="00522F42" w:rsidRPr="00C52949" w:rsidRDefault="00522F42" w:rsidP="00A345F3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 xml:space="preserve">Hard </w:t>
            </w:r>
            <w:r>
              <w:rPr>
                <w:b/>
                <w:color w:val="FFFFFF" w:themeColor="background1"/>
                <w:sz w:val="28"/>
              </w:rPr>
              <w:t>s</w:t>
            </w:r>
            <w:r w:rsidRPr="00C52949">
              <w:rPr>
                <w:b/>
                <w:color w:val="FFFFFF" w:themeColor="background1"/>
                <w:sz w:val="28"/>
              </w:rPr>
              <w:t>kills</w:t>
            </w:r>
          </w:p>
        </w:tc>
        <w:tc>
          <w:tcPr>
            <w:tcW w:w="4678" w:type="dxa"/>
            <w:shd w:val="clear" w:color="auto" w:fill="2F5496" w:themeFill="accent5" w:themeFillShade="BF"/>
          </w:tcPr>
          <w:p w14:paraId="3B7F0C13" w14:textId="77777777" w:rsidR="00522F42" w:rsidRPr="00C52949" w:rsidRDefault="00522F42" w:rsidP="00A345F3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 xml:space="preserve">Soft </w:t>
            </w:r>
            <w:r>
              <w:rPr>
                <w:b/>
                <w:color w:val="FFFFFF" w:themeColor="background1"/>
                <w:sz w:val="28"/>
              </w:rPr>
              <w:t>s</w:t>
            </w:r>
            <w:r w:rsidRPr="00C52949">
              <w:rPr>
                <w:b/>
                <w:color w:val="FFFFFF" w:themeColor="background1"/>
                <w:sz w:val="28"/>
              </w:rPr>
              <w:t>kills</w:t>
            </w:r>
          </w:p>
        </w:tc>
      </w:tr>
      <w:tr w:rsidR="00522F42" w14:paraId="58A1AE1D" w14:textId="77777777" w:rsidTr="00A345F3">
        <w:tc>
          <w:tcPr>
            <w:tcW w:w="4357" w:type="dxa"/>
          </w:tcPr>
          <w:p w14:paraId="38D7585D" w14:textId="77777777" w:rsidR="00522F42" w:rsidRDefault="00522F42" w:rsidP="00A345F3">
            <w:pPr>
              <w:pStyle w:val="Answer"/>
              <w:ind w:left="0"/>
            </w:pPr>
          </w:p>
          <w:p w14:paraId="3865B410" w14:textId="77777777" w:rsidR="00522F42" w:rsidRPr="006965C7" w:rsidRDefault="00522F42" w:rsidP="00A345F3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 </w:t>
            </w:r>
          </w:p>
          <w:p w14:paraId="30B9A035" w14:textId="77777777" w:rsidR="00522F42" w:rsidRDefault="00522F42" w:rsidP="00A345F3">
            <w:pPr>
              <w:pStyle w:val="Answer"/>
              <w:ind w:left="0"/>
            </w:pPr>
          </w:p>
          <w:p w14:paraId="5C43D54A" w14:textId="77777777" w:rsidR="00522F42" w:rsidRDefault="00522F42" w:rsidP="00A345F3">
            <w:pPr>
              <w:pStyle w:val="Answer"/>
              <w:ind w:left="0"/>
            </w:pPr>
          </w:p>
          <w:p w14:paraId="315A4F07" w14:textId="77777777" w:rsidR="00522F42" w:rsidRDefault="00522F42" w:rsidP="00A345F3">
            <w:pPr>
              <w:pStyle w:val="Answer"/>
              <w:ind w:left="0"/>
            </w:pPr>
          </w:p>
          <w:p w14:paraId="70967C88" w14:textId="77777777" w:rsidR="00522F42" w:rsidRDefault="00522F42" w:rsidP="00A345F3">
            <w:pPr>
              <w:pStyle w:val="Answer"/>
              <w:ind w:left="0"/>
            </w:pPr>
          </w:p>
          <w:p w14:paraId="58346810" w14:textId="77777777" w:rsidR="00522F42" w:rsidRDefault="00522F42" w:rsidP="00A345F3">
            <w:pPr>
              <w:pStyle w:val="Answer"/>
              <w:ind w:left="0"/>
            </w:pPr>
          </w:p>
          <w:p w14:paraId="6D8914FC" w14:textId="77777777" w:rsidR="00522F42" w:rsidRDefault="00522F42" w:rsidP="00A345F3">
            <w:pPr>
              <w:pStyle w:val="Answer"/>
              <w:ind w:left="0"/>
            </w:pPr>
          </w:p>
          <w:p w14:paraId="3EF70C52" w14:textId="77777777" w:rsidR="00522F42" w:rsidRDefault="00522F42" w:rsidP="00A345F3">
            <w:pPr>
              <w:pStyle w:val="Answer"/>
              <w:ind w:left="0"/>
            </w:pPr>
          </w:p>
          <w:p w14:paraId="26A07A89" w14:textId="77777777" w:rsidR="00522F42" w:rsidRDefault="00522F42" w:rsidP="00A345F3">
            <w:pPr>
              <w:pStyle w:val="Answer"/>
              <w:ind w:left="0"/>
            </w:pPr>
          </w:p>
          <w:p w14:paraId="75899DF4" w14:textId="77777777" w:rsidR="00522F42" w:rsidRDefault="00522F42" w:rsidP="00A345F3">
            <w:pPr>
              <w:pStyle w:val="Answer"/>
              <w:ind w:left="0"/>
            </w:pPr>
          </w:p>
          <w:p w14:paraId="3B7D7EB8" w14:textId="77777777" w:rsidR="00522F42" w:rsidRDefault="00522F42" w:rsidP="00A345F3">
            <w:pPr>
              <w:pStyle w:val="Answer"/>
              <w:ind w:left="0"/>
            </w:pPr>
          </w:p>
          <w:p w14:paraId="58733408" w14:textId="77777777" w:rsidR="00522F42" w:rsidRDefault="00522F42" w:rsidP="00A345F3">
            <w:pPr>
              <w:pStyle w:val="Answer"/>
              <w:ind w:left="0"/>
            </w:pPr>
          </w:p>
          <w:p w14:paraId="569FF2EB" w14:textId="77777777" w:rsidR="00522F42" w:rsidRDefault="00522F42" w:rsidP="00A345F3">
            <w:pPr>
              <w:pStyle w:val="Answer"/>
              <w:ind w:left="0"/>
            </w:pPr>
          </w:p>
          <w:p w14:paraId="5136FD4F" w14:textId="77777777" w:rsidR="00522F42" w:rsidRDefault="00522F42" w:rsidP="00A345F3">
            <w:pPr>
              <w:pStyle w:val="Answer"/>
              <w:ind w:left="0"/>
            </w:pPr>
          </w:p>
        </w:tc>
        <w:tc>
          <w:tcPr>
            <w:tcW w:w="4994" w:type="dxa"/>
          </w:tcPr>
          <w:p w14:paraId="45A094AB" w14:textId="77777777" w:rsidR="00522F42" w:rsidRDefault="00522F42" w:rsidP="00A345F3">
            <w:pPr>
              <w:pStyle w:val="Answer"/>
              <w:ind w:left="0"/>
            </w:pPr>
          </w:p>
          <w:p w14:paraId="3C743D36" w14:textId="77777777" w:rsidR="00522F42" w:rsidRDefault="00522F42" w:rsidP="00A345F3">
            <w:pPr>
              <w:pStyle w:val="Answer"/>
              <w:ind w:left="0"/>
            </w:pPr>
            <w:r w:rsidRPr="006965C7">
              <w:rPr>
                <w:color w:val="FF0000"/>
              </w:rPr>
              <w:t xml:space="preserve"> </w:t>
            </w:r>
          </w:p>
        </w:tc>
        <w:tc>
          <w:tcPr>
            <w:tcW w:w="4678" w:type="dxa"/>
          </w:tcPr>
          <w:p w14:paraId="525D1955" w14:textId="77777777" w:rsidR="00522F42" w:rsidRDefault="00522F42" w:rsidP="00A345F3">
            <w:pPr>
              <w:pStyle w:val="Answer"/>
              <w:ind w:left="0"/>
            </w:pPr>
            <w:r w:rsidRPr="006965C7">
              <w:rPr>
                <w:color w:val="FF0000"/>
              </w:rPr>
              <w:t xml:space="preserve"> </w:t>
            </w:r>
          </w:p>
        </w:tc>
      </w:tr>
    </w:tbl>
    <w:p w14:paraId="4DA17F60" w14:textId="77777777" w:rsidR="00522F42" w:rsidRDefault="00522F42" w:rsidP="00A464B5"/>
    <w:p w14:paraId="47A074D8" w14:textId="77777777" w:rsidR="00522F42" w:rsidRPr="009C6E32" w:rsidRDefault="00522F42" w:rsidP="00DE4E72">
      <w:pPr>
        <w:pStyle w:val="Answer"/>
        <w:ind w:left="0"/>
        <w:rPr>
          <w:b/>
          <w:bCs/>
          <w:color w:val="FF0000"/>
        </w:rPr>
      </w:pPr>
    </w:p>
    <w:p w14:paraId="5E495BB5" w14:textId="77777777" w:rsidR="00FC596E" w:rsidRPr="00522F42" w:rsidRDefault="00FC596E" w:rsidP="00522F42"/>
    <w:sectPr w:rsidR="00FC596E" w:rsidRPr="00522F42" w:rsidSect="00FC59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BE645" w14:textId="77777777" w:rsidR="00522F42" w:rsidRDefault="00522F42">
      <w:pPr>
        <w:spacing w:before="0" w:after="0"/>
      </w:pPr>
      <w:r>
        <w:separator/>
      </w:r>
    </w:p>
  </w:endnote>
  <w:endnote w:type="continuationSeparator" w:id="0">
    <w:p w14:paraId="4050E9A9" w14:textId="77777777" w:rsidR="00522F42" w:rsidRDefault="00522F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FFDA" w14:textId="77777777" w:rsidR="00DE6CA9" w:rsidRDefault="00DE6C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B34CF" w14:textId="06247134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3C2E94BD" wp14:editId="02270F5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DE6CA9">
      <w:rPr>
        <w:noProof/>
      </w:rPr>
      <w:t xml:space="preserve">                                              </w:t>
    </w:r>
    <w:r w:rsidR="00DE6CA9" w:rsidRPr="00DE6CA9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9BDFC" w14:textId="77777777" w:rsidR="00DE6CA9" w:rsidRDefault="00DE6C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1D0C" w14:textId="77777777" w:rsidR="00522F42" w:rsidRDefault="00522F42">
      <w:pPr>
        <w:spacing w:before="0" w:after="0"/>
      </w:pPr>
      <w:r>
        <w:separator/>
      </w:r>
    </w:p>
  </w:footnote>
  <w:footnote w:type="continuationSeparator" w:id="0">
    <w:p w14:paraId="1C82705F" w14:textId="77777777" w:rsidR="00522F42" w:rsidRDefault="00522F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A3E8F" w14:textId="77777777" w:rsidR="00DE6CA9" w:rsidRDefault="00DE6C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00A4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36517498" wp14:editId="6DF2AE47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79635523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214C970" wp14:editId="42809A0A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934F3E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72C61D71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03BBC" w14:textId="77777777" w:rsidR="00DE6CA9" w:rsidRDefault="00DE6C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F42"/>
    <w:rsid w:val="000033BD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405EA"/>
    <w:rsid w:val="003F7F14"/>
    <w:rsid w:val="00404B31"/>
    <w:rsid w:val="0040563C"/>
    <w:rsid w:val="004117F4"/>
    <w:rsid w:val="00474F67"/>
    <w:rsid w:val="0048500D"/>
    <w:rsid w:val="00522F42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A56B1"/>
    <w:rsid w:val="00BE2C21"/>
    <w:rsid w:val="00C01D20"/>
    <w:rsid w:val="00C202BF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DE6CA9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7A911B"/>
  <w15:docId w15:val="{74BA404B-7936-44B0-8617-59CC09E5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CAE96B-81B5-42BC-8434-E6FBEAD8D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5EA172-82F7-4493-B072-CA5254CC23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361D17-5093-4495-8925-F84C59F972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2021-02-18T12:47:00Z</cp:lastPrinted>
  <dcterms:created xsi:type="dcterms:W3CDTF">2021-07-21T15:27:00Z</dcterms:created>
  <dcterms:modified xsi:type="dcterms:W3CDTF">2021-08-13T10:44:00Z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