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4AB46" w14:textId="77777777" w:rsidR="000C3CAB" w:rsidRDefault="000C3CAB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12CB6CAE" w14:textId="77777777" w:rsidR="000C3CAB" w:rsidRPr="00692A45" w:rsidRDefault="000C3CAB" w:rsidP="00474F67">
      <w:pPr>
        <w:pStyle w:val="Heading1"/>
      </w:pPr>
      <w:r w:rsidRPr="00692A45">
        <w:t xml:space="preserve">Worksheet </w:t>
      </w:r>
      <w:r>
        <w:t>6</w:t>
      </w:r>
      <w:r w:rsidRPr="00692A45">
        <w:t xml:space="preserve">: </w:t>
      </w:r>
      <w:r w:rsidRPr="00843208">
        <w:t xml:space="preserve">Business values </w:t>
      </w:r>
      <w:r w:rsidRPr="00692A45">
        <w:t>(</w:t>
      </w:r>
      <w:r>
        <w:t>learner</w:t>
      </w:r>
      <w:r w:rsidRPr="00692A45">
        <w:t>)</w:t>
      </w:r>
    </w:p>
    <w:p w14:paraId="2115174B" w14:textId="751F71A5" w:rsidR="000C3CAB" w:rsidRPr="000C3CAB" w:rsidRDefault="000C3CAB" w:rsidP="00563B86">
      <w:pPr>
        <w:rPr>
          <w:rFonts w:cs="Arial"/>
          <w:sz w:val="24"/>
        </w:rPr>
      </w:pPr>
      <w:r w:rsidRPr="000C3CAB">
        <w:rPr>
          <w:rFonts w:cs="Arial"/>
          <w:sz w:val="24"/>
        </w:rPr>
        <w:t>Customer service is a high</w:t>
      </w:r>
      <w:r>
        <w:rPr>
          <w:rFonts w:cs="Arial"/>
          <w:sz w:val="24"/>
        </w:rPr>
        <w:t>ly important</w:t>
      </w:r>
      <w:r w:rsidRPr="000C3CAB">
        <w:rPr>
          <w:rFonts w:cs="Arial"/>
          <w:sz w:val="24"/>
        </w:rPr>
        <w:t xml:space="preserve"> business value. </w:t>
      </w:r>
    </w:p>
    <w:p w14:paraId="412B680C" w14:textId="77777777" w:rsidR="000C3CAB" w:rsidRPr="000C3CAB" w:rsidRDefault="000C3CAB" w:rsidP="00563B86">
      <w:pPr>
        <w:rPr>
          <w:rFonts w:cs="Arial"/>
          <w:sz w:val="24"/>
        </w:rPr>
      </w:pPr>
    </w:p>
    <w:p w14:paraId="394358FF" w14:textId="77777777" w:rsidR="000C3CAB" w:rsidRPr="000C3CAB" w:rsidRDefault="000C3CAB" w:rsidP="000C3CAB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C3CAB">
        <w:rPr>
          <w:rFonts w:ascii="Arial" w:hAnsi="Arial" w:cs="Arial"/>
        </w:rPr>
        <w:t xml:space="preserve">If you were a managing director of a construction company, how would you provide first class customer service? List as many ways as you can think of. </w:t>
      </w:r>
    </w:p>
    <w:p w14:paraId="67B9F0CC" w14:textId="77777777" w:rsidR="000C3CAB" w:rsidRDefault="000C3CAB" w:rsidP="00563B86">
      <w:pPr>
        <w:rPr>
          <w:rFonts w:cs="Arial"/>
          <w:szCs w:val="22"/>
        </w:rPr>
      </w:pPr>
    </w:p>
    <w:p w14:paraId="6357AADB" w14:textId="77777777" w:rsidR="000C3CAB" w:rsidRDefault="000C3CAB" w:rsidP="00563B86">
      <w:pPr>
        <w:rPr>
          <w:rFonts w:cs="Arial"/>
          <w:szCs w:val="22"/>
        </w:rPr>
      </w:pPr>
    </w:p>
    <w:p w14:paraId="35429137" w14:textId="77777777" w:rsidR="000C3CAB" w:rsidRDefault="000C3CAB" w:rsidP="00563B86">
      <w:pPr>
        <w:rPr>
          <w:rFonts w:cs="Arial"/>
          <w:szCs w:val="22"/>
        </w:rPr>
      </w:pPr>
    </w:p>
    <w:p w14:paraId="55C9B5E8" w14:textId="77777777" w:rsidR="000C3CAB" w:rsidRDefault="000C3CAB" w:rsidP="00A04087">
      <w:pPr>
        <w:rPr>
          <w:rFonts w:cs="Arial"/>
          <w:szCs w:val="22"/>
        </w:rPr>
      </w:pPr>
    </w:p>
    <w:p w14:paraId="365477B3" w14:textId="77777777" w:rsidR="000C3CAB" w:rsidRDefault="000C3CAB" w:rsidP="00A04087">
      <w:pPr>
        <w:rPr>
          <w:rFonts w:cs="Arial"/>
          <w:szCs w:val="22"/>
        </w:rPr>
      </w:pPr>
    </w:p>
    <w:p w14:paraId="6180CF83" w14:textId="77777777" w:rsidR="000C3CAB" w:rsidRDefault="000C3CAB" w:rsidP="00A04087">
      <w:pPr>
        <w:rPr>
          <w:rFonts w:cs="Arial"/>
          <w:szCs w:val="22"/>
        </w:rPr>
      </w:pPr>
    </w:p>
    <w:p w14:paraId="25A5CB5A" w14:textId="77777777" w:rsidR="000C3CAB" w:rsidRDefault="000C3CAB" w:rsidP="00A04087">
      <w:pPr>
        <w:rPr>
          <w:rFonts w:cs="Arial"/>
          <w:szCs w:val="22"/>
        </w:rPr>
      </w:pPr>
    </w:p>
    <w:p w14:paraId="647711B6" w14:textId="77777777" w:rsidR="000C3CAB" w:rsidRDefault="000C3CAB" w:rsidP="00B660A8">
      <w:pPr>
        <w:rPr>
          <w:rFonts w:cs="Arial"/>
          <w:szCs w:val="22"/>
        </w:rPr>
      </w:pPr>
    </w:p>
    <w:p w14:paraId="46EF6109" w14:textId="77777777" w:rsidR="000C3CAB" w:rsidRPr="00A5562E" w:rsidRDefault="000C3CAB" w:rsidP="00110217">
      <w:pPr>
        <w:rPr>
          <w:rFonts w:cs="Arial"/>
          <w:szCs w:val="22"/>
        </w:rPr>
      </w:pPr>
    </w:p>
    <w:p w14:paraId="686A8204" w14:textId="77777777" w:rsidR="000C3CAB" w:rsidRDefault="000C3CAB" w:rsidP="00446647">
      <w:pPr>
        <w:pStyle w:val="Answer"/>
        <w:ind w:left="0"/>
      </w:pPr>
    </w:p>
    <w:p w14:paraId="590AB4EF" w14:textId="77777777" w:rsidR="000C3CAB" w:rsidRDefault="000C3CAB" w:rsidP="006E1028">
      <w:pPr>
        <w:pStyle w:val="Answer"/>
      </w:pPr>
    </w:p>
    <w:p w14:paraId="0ACC1ABB" w14:textId="77777777" w:rsidR="000C3CAB" w:rsidRDefault="000C3CAB" w:rsidP="00A402DF">
      <w:pPr>
        <w:rPr>
          <w:rFonts w:cs="Arial"/>
          <w:szCs w:val="22"/>
        </w:rPr>
      </w:pPr>
    </w:p>
    <w:p w14:paraId="532A2C9B" w14:textId="77777777" w:rsidR="000C3CAB" w:rsidRDefault="000C3CAB" w:rsidP="00474F67">
      <w:pPr>
        <w:rPr>
          <w:rFonts w:cs="Arial"/>
          <w:szCs w:val="22"/>
        </w:rPr>
      </w:pPr>
    </w:p>
    <w:p w14:paraId="13FE2AC0" w14:textId="77777777" w:rsidR="000C3CAB" w:rsidRDefault="000C3CAB" w:rsidP="00474F67">
      <w:pPr>
        <w:rPr>
          <w:rFonts w:cs="Arial"/>
          <w:szCs w:val="22"/>
        </w:rPr>
      </w:pPr>
    </w:p>
    <w:p w14:paraId="18BAC592" w14:textId="77777777" w:rsidR="000C3CAB" w:rsidRDefault="000C3CAB" w:rsidP="00AD179E">
      <w:pPr>
        <w:pStyle w:val="Answer"/>
        <w:tabs>
          <w:tab w:val="left" w:pos="2400"/>
        </w:tabs>
      </w:pPr>
      <w:r>
        <w:tab/>
      </w:r>
    </w:p>
    <w:p w14:paraId="4FBE4332" w14:textId="77777777" w:rsidR="00474F67" w:rsidRDefault="00474F67" w:rsidP="00474F67">
      <w:pPr>
        <w:rPr>
          <w:rFonts w:cs="Arial"/>
          <w:szCs w:val="22"/>
        </w:rPr>
      </w:pPr>
    </w:p>
    <w:p w14:paraId="5124B30C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C919E" w14:textId="77777777" w:rsidR="000C3CAB" w:rsidRDefault="000C3CAB">
      <w:pPr>
        <w:spacing w:before="0" w:after="0"/>
      </w:pPr>
      <w:r>
        <w:separator/>
      </w:r>
    </w:p>
  </w:endnote>
  <w:endnote w:type="continuationSeparator" w:id="0">
    <w:p w14:paraId="595B0020" w14:textId="77777777" w:rsidR="000C3CAB" w:rsidRDefault="000C3CA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F0D5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0C20A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6EEEB0A" wp14:editId="66BB9A93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3C05D10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5BEEC4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EEB0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13C05D10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5BEEC4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625DF3B" wp14:editId="35F1AE8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C3CAB">
      <w:fldChar w:fldCharType="begin"/>
    </w:r>
    <w:r w:rsidR="000C3CAB">
      <w:instrText xml:space="preserve"> NUMPAGES   \* MERGEFORMAT </w:instrText>
    </w:r>
    <w:r w:rsidR="000C3CAB">
      <w:fldChar w:fldCharType="separate"/>
    </w:r>
    <w:r w:rsidR="00F03E33">
      <w:t>1</w:t>
    </w:r>
    <w:r w:rsidR="000C3CA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E2D55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5C40E" w14:textId="77777777" w:rsidR="000C3CAB" w:rsidRDefault="000C3CAB">
      <w:pPr>
        <w:spacing w:before="0" w:after="0"/>
      </w:pPr>
      <w:r>
        <w:separator/>
      </w:r>
    </w:p>
  </w:footnote>
  <w:footnote w:type="continuationSeparator" w:id="0">
    <w:p w14:paraId="10895993" w14:textId="77777777" w:rsidR="000C3CAB" w:rsidRDefault="000C3CA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472A7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4A952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7A810B8" wp14:editId="2596221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7E0901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BA66529" wp14:editId="09838E1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E837E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33F6B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A32048"/>
    <w:multiLevelType w:val="hybridMultilevel"/>
    <w:tmpl w:val="0E72AC8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CAB"/>
    <w:rsid w:val="000033BD"/>
    <w:rsid w:val="00082C62"/>
    <w:rsid w:val="000B231F"/>
    <w:rsid w:val="000C3CAB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06B730"/>
  <w15:docId w15:val="{F2A4C3F5-2548-4498-AE0D-D602F5C14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C3CAB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498576-84FE-4982-9F44-65581352BB9F}"/>
</file>

<file path=customXml/itemProps2.xml><?xml version="1.0" encoding="utf-8"?>
<ds:datastoreItem xmlns:ds="http://schemas.openxmlformats.org/officeDocument/2006/customXml" ds:itemID="{E420331E-DE16-426B-ABEB-3B4959990F28}"/>
</file>

<file path=customXml/itemProps3.xml><?xml version="1.0" encoding="utf-8"?>
<ds:datastoreItem xmlns:ds="http://schemas.openxmlformats.org/officeDocument/2006/customXml" ds:itemID="{1614FA4F-9E1C-4BEB-88A4-538C350327CD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2021-09-07T10:24:00Z</dcterms:created>
  <dcterms:modified xsi:type="dcterms:W3CDTF">2021-09-07T10:25:00Z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