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E70B9" w14:textId="77777777" w:rsidR="00453557" w:rsidRDefault="0045355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5F173B8D" w14:textId="77777777" w:rsidR="00453557" w:rsidRPr="00692A45" w:rsidRDefault="00453557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AC451C">
        <w:t xml:space="preserve">Principles </w:t>
      </w:r>
      <w:r w:rsidRPr="002200DE">
        <w:t xml:space="preserve">of entrepreneurship </w:t>
      </w:r>
      <w:r w:rsidRPr="00692A45">
        <w:t>(</w:t>
      </w:r>
      <w:r>
        <w:t>tutor</w:t>
      </w:r>
      <w:r w:rsidRPr="00692A45">
        <w:t>)</w:t>
      </w:r>
    </w:p>
    <w:p w14:paraId="195481F7" w14:textId="77777777" w:rsidR="00453557" w:rsidRDefault="00453557" w:rsidP="00563B86">
      <w:pPr>
        <w:rPr>
          <w:rFonts w:cs="Arial"/>
          <w:szCs w:val="22"/>
        </w:rPr>
      </w:pPr>
    </w:p>
    <w:p w14:paraId="6717968E" w14:textId="6B68F16B" w:rsidR="00453557" w:rsidRPr="00453557" w:rsidRDefault="00453557" w:rsidP="00A04087">
      <w:pPr>
        <w:rPr>
          <w:rFonts w:cs="Arial"/>
          <w:sz w:val="24"/>
        </w:rPr>
      </w:pPr>
      <w:r w:rsidRPr="00453557">
        <w:rPr>
          <w:rFonts w:cs="Arial"/>
          <w:sz w:val="24"/>
        </w:rPr>
        <w:t>Within the UK there are several clients that provide a steady supply of work such as:</w:t>
      </w:r>
    </w:p>
    <w:p w14:paraId="0EF7BE99" w14:textId="77777777" w:rsidR="00453557" w:rsidRPr="00453557" w:rsidRDefault="00453557" w:rsidP="00A04087">
      <w:pPr>
        <w:rPr>
          <w:rFonts w:cs="Arial"/>
          <w:sz w:val="24"/>
        </w:rPr>
      </w:pPr>
    </w:p>
    <w:p w14:paraId="5157B478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infrastructure companies</w:t>
      </w:r>
    </w:p>
    <w:p w14:paraId="2CB344F9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the Government</w:t>
      </w:r>
    </w:p>
    <w:p w14:paraId="7469D514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private individuals and companies</w:t>
      </w:r>
    </w:p>
    <w:p w14:paraId="1B204B31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housing Associations</w:t>
      </w:r>
    </w:p>
    <w:p w14:paraId="40F15212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pension funds</w:t>
      </w:r>
    </w:p>
    <w:p w14:paraId="04E64A05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entrepreneurs.</w:t>
      </w:r>
    </w:p>
    <w:p w14:paraId="11B24E41" w14:textId="77777777" w:rsidR="00453557" w:rsidRPr="00453557" w:rsidRDefault="00453557" w:rsidP="00A04087">
      <w:pPr>
        <w:rPr>
          <w:rFonts w:cs="Arial"/>
          <w:sz w:val="24"/>
        </w:rPr>
      </w:pPr>
    </w:p>
    <w:p w14:paraId="0070BC14" w14:textId="77777777" w:rsidR="00453557" w:rsidRPr="00453557" w:rsidRDefault="00453557" w:rsidP="0045355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What is an entrepreneur?</w:t>
      </w:r>
    </w:p>
    <w:p w14:paraId="7FEC0209" w14:textId="77777777" w:rsidR="00453557" w:rsidRPr="00453557" w:rsidRDefault="00453557" w:rsidP="00096DF8">
      <w:pPr>
        <w:pStyle w:val="ListParagraph"/>
        <w:ind w:left="360"/>
        <w:rPr>
          <w:rFonts w:ascii="Arial" w:hAnsi="Arial" w:cs="Arial"/>
        </w:rPr>
      </w:pPr>
    </w:p>
    <w:p w14:paraId="1C170B02" w14:textId="77777777" w:rsidR="00453557" w:rsidRPr="00453557" w:rsidRDefault="00453557" w:rsidP="00096DF8">
      <w:pPr>
        <w:ind w:left="360"/>
        <w:rPr>
          <w:rFonts w:cs="Arial"/>
          <w:color w:val="FF0000"/>
          <w:sz w:val="24"/>
          <w:shd w:val="clear" w:color="auto" w:fill="FFFFFF"/>
        </w:rPr>
      </w:pPr>
      <w:r w:rsidRPr="00453557">
        <w:rPr>
          <w:rFonts w:cs="Arial"/>
          <w:color w:val="FF0000"/>
          <w:sz w:val="24"/>
          <w:shd w:val="clear" w:color="auto" w:fill="FFFFFF"/>
        </w:rPr>
        <w:t>An entrepreneur is an individual who creates a new business, bears most of the risks and enjoys most of the rewards. The entrepreneur is commonly seen as an innovator, a source of new ideas, goods, services, and business/or procedures.</w:t>
      </w:r>
    </w:p>
    <w:p w14:paraId="3B0E14C8" w14:textId="77777777" w:rsidR="00453557" w:rsidRPr="00453557" w:rsidRDefault="00453557" w:rsidP="00096DF8">
      <w:pPr>
        <w:ind w:left="360"/>
        <w:rPr>
          <w:rFonts w:cs="Arial"/>
          <w:color w:val="FF0000"/>
          <w:sz w:val="24"/>
          <w:shd w:val="clear" w:color="auto" w:fill="FFFFFF"/>
        </w:rPr>
      </w:pPr>
    </w:p>
    <w:p w14:paraId="26401A52" w14:textId="77777777" w:rsidR="00453557" w:rsidRPr="00453557" w:rsidRDefault="00453557" w:rsidP="00096DF8">
      <w:pPr>
        <w:ind w:firstLine="360"/>
        <w:rPr>
          <w:rFonts w:cs="Arial"/>
          <w:color w:val="0070C0"/>
          <w:sz w:val="24"/>
        </w:rPr>
      </w:pPr>
      <w:hyperlink r:id="rId7" w:history="1">
        <w:r w:rsidRPr="00453557">
          <w:rPr>
            <w:rStyle w:val="Hyperlink"/>
            <w:rFonts w:cs="Arial"/>
            <w:color w:val="0070C0"/>
            <w:sz w:val="24"/>
            <w:u w:val="none"/>
          </w:rPr>
          <w:t>https://www.investopedia.com/terms/e/entrepreneur.asp</w:t>
        </w:r>
      </w:hyperlink>
      <w:r w:rsidRPr="00453557">
        <w:rPr>
          <w:rStyle w:val="Hyperlink"/>
          <w:rFonts w:cs="Arial"/>
          <w:color w:val="0070C0"/>
          <w:sz w:val="24"/>
          <w:u w:val="none"/>
        </w:rPr>
        <w:t>.</w:t>
      </w:r>
    </w:p>
    <w:p w14:paraId="043E7138" w14:textId="77777777" w:rsidR="00453557" w:rsidRPr="00453557" w:rsidRDefault="00453557" w:rsidP="00096DF8">
      <w:pPr>
        <w:rPr>
          <w:rFonts w:cs="Arial"/>
          <w:sz w:val="24"/>
        </w:rPr>
      </w:pPr>
    </w:p>
    <w:p w14:paraId="6A8A1203" w14:textId="77777777" w:rsidR="00453557" w:rsidRPr="00453557" w:rsidRDefault="00453557" w:rsidP="0045355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Name three UK entrepreneurs.</w:t>
      </w:r>
    </w:p>
    <w:p w14:paraId="4DE1DE6C" w14:textId="77777777" w:rsidR="00453557" w:rsidRPr="00453557" w:rsidRDefault="00453557" w:rsidP="00096DF8">
      <w:pPr>
        <w:pStyle w:val="ListParagraph"/>
        <w:ind w:left="360"/>
        <w:rPr>
          <w:rFonts w:ascii="Arial" w:hAnsi="Arial" w:cs="Arial"/>
        </w:rPr>
      </w:pPr>
    </w:p>
    <w:p w14:paraId="6D1EAD33" w14:textId="77777777" w:rsidR="00453557" w:rsidRPr="00453557" w:rsidRDefault="00453557" w:rsidP="00096DF8">
      <w:pPr>
        <w:ind w:left="360"/>
        <w:rPr>
          <w:rFonts w:cs="Arial"/>
          <w:color w:val="FF0000"/>
          <w:sz w:val="24"/>
        </w:rPr>
      </w:pPr>
      <w:r w:rsidRPr="00453557">
        <w:rPr>
          <w:rFonts w:cs="Arial"/>
          <w:color w:val="FF0000"/>
          <w:sz w:val="24"/>
        </w:rPr>
        <w:t>Learners could have chosen any number of people such as Richard Branson (Virgin), Martha Lane-Fox (lastminute.com), Ben Francis (</w:t>
      </w:r>
      <w:proofErr w:type="spellStart"/>
      <w:r w:rsidRPr="00453557">
        <w:rPr>
          <w:rFonts w:cs="Arial"/>
          <w:color w:val="FF0000"/>
          <w:sz w:val="24"/>
        </w:rPr>
        <w:t>Gymshark</w:t>
      </w:r>
      <w:proofErr w:type="spellEnd"/>
      <w:r w:rsidRPr="00453557">
        <w:rPr>
          <w:rFonts w:cs="Arial"/>
          <w:color w:val="FF0000"/>
          <w:sz w:val="24"/>
        </w:rPr>
        <w:t>) and James Dyson (Dyson). In discussion, ask learners to tell you something about each person they name.</w:t>
      </w:r>
    </w:p>
    <w:p w14:paraId="4CE760CF" w14:textId="77777777" w:rsidR="00453557" w:rsidRPr="00453557" w:rsidRDefault="00453557" w:rsidP="00096DF8">
      <w:pPr>
        <w:rPr>
          <w:rFonts w:cs="Arial"/>
          <w:sz w:val="24"/>
        </w:rPr>
      </w:pPr>
    </w:p>
    <w:p w14:paraId="6379B299" w14:textId="77777777" w:rsidR="00453557" w:rsidRPr="00453557" w:rsidRDefault="00453557" w:rsidP="0045355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What qualities does an entrepreneur need?</w:t>
      </w:r>
    </w:p>
    <w:p w14:paraId="4EC589C6" w14:textId="77777777" w:rsidR="00453557" w:rsidRPr="00453557" w:rsidRDefault="00453557" w:rsidP="00254144">
      <w:pPr>
        <w:rPr>
          <w:rFonts w:cs="Arial"/>
          <w:sz w:val="24"/>
        </w:rPr>
      </w:pPr>
    </w:p>
    <w:p w14:paraId="0B4343E1" w14:textId="77777777" w:rsidR="00453557" w:rsidRPr="00453557" w:rsidRDefault="00453557" w:rsidP="00096DF8">
      <w:pPr>
        <w:ind w:firstLine="360"/>
        <w:rPr>
          <w:rFonts w:cs="Arial"/>
          <w:color w:val="FF0000"/>
          <w:sz w:val="24"/>
        </w:rPr>
      </w:pPr>
      <w:r w:rsidRPr="00453557">
        <w:rPr>
          <w:rFonts w:cs="Arial"/>
          <w:color w:val="FF0000"/>
          <w:sz w:val="24"/>
        </w:rPr>
        <w:t>Learners may provide a wide-ranging set of answers. These could include:</w:t>
      </w:r>
    </w:p>
    <w:p w14:paraId="2E8FC523" w14:textId="77777777" w:rsidR="00453557" w:rsidRPr="00453557" w:rsidRDefault="00453557" w:rsidP="00254144">
      <w:pPr>
        <w:rPr>
          <w:rFonts w:cs="Arial"/>
          <w:color w:val="FF0000"/>
          <w:sz w:val="24"/>
        </w:rPr>
      </w:pPr>
    </w:p>
    <w:p w14:paraId="5C8AA49B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>intelligence</w:t>
      </w:r>
    </w:p>
    <w:p w14:paraId="4DD9C6CB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>curiosity</w:t>
      </w:r>
    </w:p>
    <w:p w14:paraId="36AC3695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 xml:space="preserve">risk taker </w:t>
      </w:r>
    </w:p>
    <w:p w14:paraId="07B6CDFF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>strong personality (assertive, determined)</w:t>
      </w:r>
    </w:p>
    <w:p w14:paraId="0B095747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>approachable</w:t>
      </w:r>
    </w:p>
    <w:p w14:paraId="0065F5A5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>confident</w:t>
      </w:r>
    </w:p>
    <w:p w14:paraId="628D6CEB" w14:textId="77777777" w:rsidR="00453557" w:rsidRPr="00453557" w:rsidRDefault="00453557" w:rsidP="00453557">
      <w:pPr>
        <w:pStyle w:val="Answer"/>
        <w:numPr>
          <w:ilvl w:val="0"/>
          <w:numId w:val="36"/>
        </w:numPr>
        <w:tabs>
          <w:tab w:val="left" w:pos="2400"/>
        </w:tabs>
        <w:rPr>
          <w:color w:val="FF0000"/>
          <w:sz w:val="24"/>
          <w:szCs w:val="24"/>
        </w:rPr>
      </w:pPr>
      <w:r w:rsidRPr="00453557">
        <w:rPr>
          <w:color w:val="FF0000"/>
          <w:sz w:val="24"/>
          <w:szCs w:val="24"/>
        </w:rPr>
        <w:t>good communicator</w:t>
      </w:r>
    </w:p>
    <w:p w14:paraId="66985321" w14:textId="77777777" w:rsidR="00453557" w:rsidRPr="00453557" w:rsidRDefault="00453557" w:rsidP="00453557">
      <w:pPr>
        <w:pStyle w:val="Answer"/>
        <w:numPr>
          <w:ilvl w:val="0"/>
          <w:numId w:val="36"/>
        </w:numPr>
        <w:tabs>
          <w:tab w:val="left" w:pos="2400"/>
        </w:tabs>
        <w:rPr>
          <w:color w:val="FF0000"/>
          <w:sz w:val="24"/>
          <w:szCs w:val="24"/>
        </w:rPr>
      </w:pPr>
      <w:r w:rsidRPr="00453557">
        <w:rPr>
          <w:color w:val="FF0000"/>
          <w:sz w:val="24"/>
          <w:szCs w:val="24"/>
        </w:rPr>
        <w:t>hard-working/motivated.</w:t>
      </w:r>
    </w:p>
    <w:p w14:paraId="7CBA0675" w14:textId="77777777" w:rsidR="00453557" w:rsidRPr="00453557" w:rsidRDefault="00453557" w:rsidP="00C95A93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07969ECF" w14:textId="77777777" w:rsidR="00453557" w:rsidRPr="00453557" w:rsidRDefault="00453557" w:rsidP="0045355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453557">
        <w:rPr>
          <w:rFonts w:ascii="Arial" w:hAnsi="Arial" w:cs="Arial"/>
          <w:b/>
          <w:bCs/>
        </w:rPr>
        <w:lastRenderedPageBreak/>
        <w:t>Stretch and challenge:</w:t>
      </w:r>
      <w:r w:rsidRPr="00453557">
        <w:rPr>
          <w:rFonts w:ascii="Arial" w:hAnsi="Arial" w:cs="Arial"/>
        </w:rPr>
        <w:t xml:space="preserve"> Read this article about Lee Marley. Summarise what you have learnt from his story and what you found inspiring.</w:t>
      </w:r>
    </w:p>
    <w:p w14:paraId="385718AE" w14:textId="77777777" w:rsidR="00453557" w:rsidRPr="00453557" w:rsidRDefault="00453557" w:rsidP="00C95A93">
      <w:pPr>
        <w:rPr>
          <w:rFonts w:cs="Arial"/>
          <w:color w:val="FF0000"/>
          <w:sz w:val="24"/>
        </w:rPr>
      </w:pPr>
    </w:p>
    <w:p w14:paraId="005AAEDF" w14:textId="77777777" w:rsidR="00453557" w:rsidRPr="00453557" w:rsidRDefault="00453557" w:rsidP="00C95A93">
      <w:pPr>
        <w:rPr>
          <w:rFonts w:cs="Arial"/>
          <w:color w:val="0070C0"/>
          <w:sz w:val="24"/>
        </w:rPr>
      </w:pPr>
      <w:hyperlink r:id="rId8" w:history="1">
        <w:r w:rsidRPr="00453557">
          <w:rPr>
            <w:rStyle w:val="Hyperlink"/>
            <w:rFonts w:cs="Arial"/>
            <w:color w:val="0070C0"/>
            <w:sz w:val="24"/>
          </w:rPr>
          <w:t>https://www.bdcmagazine.com/2020/06/business-law-money/construction-entrepreneur-introducing-lee-marley/</w:t>
        </w:r>
      </w:hyperlink>
    </w:p>
    <w:p w14:paraId="31F34474" w14:textId="77777777" w:rsidR="00453557" w:rsidRPr="00453557" w:rsidRDefault="0045355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</w:p>
    <w:p w14:paraId="5C95ECC2" w14:textId="4D1AD63E" w:rsidR="00453557" w:rsidRDefault="0045355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  <w:r w:rsidRPr="00453557">
        <w:rPr>
          <w:color w:val="FF0000"/>
          <w:sz w:val="24"/>
          <w:szCs w:val="24"/>
        </w:rPr>
        <w:t>Ask learners to summarise what they have learnt, and/or what inspired them from Lee Marley’s story. Check their answers and understanding as required.</w:t>
      </w:r>
    </w:p>
    <w:p w14:paraId="1999ED75" w14:textId="41375F52" w:rsidR="00453557" w:rsidRDefault="0045355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</w:p>
    <w:p w14:paraId="0450A103" w14:textId="4314FCB0" w:rsidR="00453557" w:rsidRDefault="0045355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This could include:</w:t>
      </w:r>
    </w:p>
    <w:p w14:paraId="172ECFD2" w14:textId="79E763A2" w:rsidR="00453557" w:rsidRDefault="0045355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</w:p>
    <w:p w14:paraId="65721949" w14:textId="0C4E8F01" w:rsid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Preparation and education (e.g., starting from humble beginnings, getting the right training for </w:t>
      </w:r>
      <w:r w:rsidR="00B9001E">
        <w:rPr>
          <w:color w:val="FF0000"/>
          <w:sz w:val="24"/>
          <w:szCs w:val="24"/>
        </w:rPr>
        <w:t>the future</w:t>
      </w:r>
      <w:r>
        <w:rPr>
          <w:color w:val="FF0000"/>
          <w:sz w:val="24"/>
          <w:szCs w:val="24"/>
        </w:rPr>
        <w:t>)</w:t>
      </w:r>
    </w:p>
    <w:p w14:paraId="687D72FB" w14:textId="5E5F3E41" w:rsid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Being driven to succeed (</w:t>
      </w:r>
      <w:proofErr w:type="gramStart"/>
      <w:r>
        <w:rPr>
          <w:color w:val="FF0000"/>
          <w:sz w:val="24"/>
          <w:szCs w:val="24"/>
        </w:rPr>
        <w:t>e.g.</w:t>
      </w:r>
      <w:proofErr w:type="gramEnd"/>
      <w:r>
        <w:rPr>
          <w:color w:val="FF0000"/>
          <w:sz w:val="24"/>
          <w:szCs w:val="24"/>
        </w:rPr>
        <w:t xml:space="preserve"> early success came through hard work)</w:t>
      </w:r>
    </w:p>
    <w:p w14:paraId="3CE62E78" w14:textId="0A4E43E2" w:rsidR="00453557" w:rsidRP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 w:rsidRPr="00453557">
        <w:rPr>
          <w:color w:val="FF0000"/>
          <w:sz w:val="24"/>
          <w:szCs w:val="24"/>
        </w:rPr>
        <w:t>Overcoming obstacles (e.g., surviving</w:t>
      </w:r>
      <w:r>
        <w:rPr>
          <w:color w:val="FF0000"/>
          <w:sz w:val="24"/>
          <w:szCs w:val="24"/>
        </w:rPr>
        <w:t xml:space="preserve"> two recessions)</w:t>
      </w:r>
    </w:p>
    <w:p w14:paraId="7FC5A84D" w14:textId="398FF266" w:rsid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Spotting gaps in the market (e.g., buying a scaffolding firm to become a one-stop shop)</w:t>
      </w:r>
    </w:p>
    <w:p w14:paraId="62530998" w14:textId="69A4D238" w:rsid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Strategic thinking (e.g., ensuring you provide services in lots of different sectors to spread risk)</w:t>
      </w:r>
    </w:p>
    <w:p w14:paraId="73218F4C" w14:textId="439A8649" w:rsid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Partnering with reliable, </w:t>
      </w:r>
      <w:r w:rsidR="00B9001E">
        <w:rPr>
          <w:color w:val="FF0000"/>
          <w:sz w:val="24"/>
          <w:szCs w:val="24"/>
        </w:rPr>
        <w:t>motivated</w:t>
      </w:r>
      <w:r>
        <w:rPr>
          <w:color w:val="FF0000"/>
          <w:sz w:val="24"/>
          <w:szCs w:val="24"/>
        </w:rPr>
        <w:t xml:space="preserve"> colleagues (e.g., early employees are loyal to the business and have helped to drive its success)</w:t>
      </w:r>
    </w:p>
    <w:p w14:paraId="66EFC998" w14:textId="2E897045" w:rsidR="00453557" w:rsidRP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Paying it back (e.g., supporting the apprenticeships of the next generation)</w:t>
      </w:r>
    </w:p>
    <w:p w14:paraId="7EA8B5CD" w14:textId="77777777" w:rsidR="00453557" w:rsidRPr="00453557" w:rsidRDefault="00453557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295365D2" w14:textId="77777777" w:rsidR="00453557" w:rsidRPr="00453557" w:rsidRDefault="00453557" w:rsidP="00254144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F75F5F0" w14:textId="77777777" w:rsidR="00453557" w:rsidRPr="00453557" w:rsidRDefault="00453557" w:rsidP="00254144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2E348AD6" w14:textId="77777777" w:rsidR="00474F67" w:rsidRPr="00453557" w:rsidRDefault="00474F67" w:rsidP="00474F67">
      <w:pPr>
        <w:rPr>
          <w:rFonts w:cs="Arial"/>
          <w:sz w:val="24"/>
        </w:rPr>
      </w:pPr>
    </w:p>
    <w:p w14:paraId="30BF0172" w14:textId="77777777" w:rsidR="006E1028" w:rsidRPr="00453557" w:rsidRDefault="00AD179E" w:rsidP="00AD179E">
      <w:pPr>
        <w:pStyle w:val="Answer"/>
        <w:tabs>
          <w:tab w:val="left" w:pos="2400"/>
        </w:tabs>
        <w:rPr>
          <w:sz w:val="24"/>
          <w:szCs w:val="24"/>
        </w:rPr>
      </w:pPr>
      <w:r w:rsidRPr="00453557">
        <w:rPr>
          <w:sz w:val="24"/>
          <w:szCs w:val="24"/>
        </w:rPr>
        <w:tab/>
      </w:r>
    </w:p>
    <w:sectPr w:rsidR="006E1028" w:rsidRPr="00453557" w:rsidSect="00F716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A5CD9" w14:textId="77777777" w:rsidR="00453557" w:rsidRDefault="00453557">
      <w:pPr>
        <w:spacing w:before="0" w:after="0"/>
      </w:pPr>
      <w:r>
        <w:separator/>
      </w:r>
    </w:p>
  </w:endnote>
  <w:endnote w:type="continuationSeparator" w:id="0">
    <w:p w14:paraId="7CFA787D" w14:textId="77777777" w:rsidR="00453557" w:rsidRDefault="004535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5CD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29EB7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DA482EB" wp14:editId="2B3F6510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885F99D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6C5AE1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A482E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885F99D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6C5AE1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A14DBAC" wp14:editId="4D3C2C8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9001E">
      <w:fldChar w:fldCharType="begin"/>
    </w:r>
    <w:r w:rsidR="00B9001E">
      <w:instrText xml:space="preserve"> NUMPAGES   \* MERGEFORMAT </w:instrText>
    </w:r>
    <w:r w:rsidR="00B9001E">
      <w:fldChar w:fldCharType="separate"/>
    </w:r>
    <w:r w:rsidR="00F03E33">
      <w:t>1</w:t>
    </w:r>
    <w:r w:rsidR="00B9001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D032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733C1" w14:textId="77777777" w:rsidR="00453557" w:rsidRDefault="00453557">
      <w:pPr>
        <w:spacing w:before="0" w:after="0"/>
      </w:pPr>
      <w:r>
        <w:separator/>
      </w:r>
    </w:p>
  </w:footnote>
  <w:footnote w:type="continuationSeparator" w:id="0">
    <w:p w14:paraId="240926AA" w14:textId="77777777" w:rsidR="00453557" w:rsidRDefault="004535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F4D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573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D4043E5" wp14:editId="5579973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FC118E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ABBA21" wp14:editId="3B105BF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F0166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F711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C1B45"/>
    <w:multiLevelType w:val="hybridMultilevel"/>
    <w:tmpl w:val="DD185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C6393"/>
    <w:multiLevelType w:val="hybridMultilevel"/>
    <w:tmpl w:val="AA6E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85E94"/>
    <w:multiLevelType w:val="hybridMultilevel"/>
    <w:tmpl w:val="033A0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B15C2"/>
    <w:multiLevelType w:val="hybridMultilevel"/>
    <w:tmpl w:val="2E90D94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5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5"/>
  </w:num>
  <w:num w:numId="14">
    <w:abstractNumId w:val="21"/>
  </w:num>
  <w:num w:numId="15">
    <w:abstractNumId w:val="13"/>
  </w:num>
  <w:num w:numId="16">
    <w:abstractNumId w:val="7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3"/>
  </w:num>
  <w:num w:numId="28">
    <w:abstractNumId w:val="11"/>
    <w:lvlOverride w:ilvl="0">
      <w:startOverride w:val="1"/>
    </w:lvlOverride>
  </w:num>
  <w:num w:numId="29">
    <w:abstractNumId w:val="24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10"/>
  </w:num>
  <w:num w:numId="36">
    <w:abstractNumId w:val="4"/>
  </w:num>
  <w:num w:numId="37">
    <w:abstractNumId w:val="22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557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53557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9001E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651A4"/>
  <w15:docId w15:val="{073B04CD-9963-4673-BAA1-58C520D2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53557"/>
    <w:rPr>
      <w:color w:val="0563C1" w:themeColor="hyperlink"/>
      <w:u w:val="single"/>
    </w:rPr>
  </w:style>
  <w:style w:type="paragraph" w:styleId="ListParagraph">
    <w:name w:val="List Paragraph"/>
    <w:basedOn w:val="Normal"/>
    <w:rsid w:val="0045355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dcmagazine.com/2020/06/business-law-money/construction-entrepreneur-introducing-lee-marley/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investopedia.com/terms/e/entrepreneur.asp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8C8149-7BA3-4AE7-9417-95BDCF2329C8}"/>
</file>

<file path=customXml/itemProps2.xml><?xml version="1.0" encoding="utf-8"?>
<ds:datastoreItem xmlns:ds="http://schemas.openxmlformats.org/officeDocument/2006/customXml" ds:itemID="{F5F12186-0296-4697-847F-88F7DFB3FD8D}"/>
</file>

<file path=customXml/itemProps3.xml><?xml version="1.0" encoding="utf-8"?>
<ds:datastoreItem xmlns:ds="http://schemas.openxmlformats.org/officeDocument/2006/customXml" ds:itemID="{267C7238-3B1E-4A53-9722-EB1A15478BE6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2021-09-07T10:44:00Z</dcterms:created>
  <dcterms:modified xsi:type="dcterms:W3CDTF">2021-09-07T10:55:00Z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