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6FB6DF14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853ECC">
        <w:t>learner</w:t>
      </w:r>
      <w:r w:rsidR="00474F67" w:rsidRPr="00692A45">
        <w:t>)</w:t>
      </w:r>
    </w:p>
    <w:p w14:paraId="5A2B8714" w14:textId="77777777" w:rsidR="002A5D72" w:rsidRPr="00791D76" w:rsidRDefault="002A5D72" w:rsidP="000E0061">
      <w:pPr>
        <w:rPr>
          <w:rFonts w:cs="Arial"/>
          <w:sz w:val="24"/>
        </w:rPr>
      </w:pPr>
    </w:p>
    <w:p w14:paraId="52E9E35B" w14:textId="76611499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type of company is officially registered in the UK with Companies House and is regulated by the Government?</w:t>
      </w:r>
    </w:p>
    <w:p w14:paraId="71C3F2C5" w14:textId="797456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limited company</w:t>
      </w:r>
      <w:r w:rsidR="0010503A">
        <w:rPr>
          <w:rFonts w:ascii="Arial" w:hAnsi="Arial" w:cs="Arial"/>
          <w:sz w:val="24"/>
          <w:szCs w:val="24"/>
        </w:rPr>
        <w:t>.</w:t>
      </w:r>
    </w:p>
    <w:p w14:paraId="0545722C" w14:textId="7F2248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6136477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Partner</w:t>
      </w:r>
      <w:r w:rsidR="0010503A">
        <w:rPr>
          <w:rFonts w:ascii="Arial" w:hAnsi="Arial" w:cs="Arial"/>
          <w:sz w:val="24"/>
          <w:szCs w:val="24"/>
        </w:rPr>
        <w:t>.</w:t>
      </w:r>
    </w:p>
    <w:p w14:paraId="4D084EC2" w14:textId="7A5FCD6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C24A55" w14:textId="4859002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</w:t>
      </w:r>
      <w:r w:rsidR="0010503A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5F779A85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 or false</w:t>
      </w:r>
      <w:r w:rsidR="00853ECC">
        <w:rPr>
          <w:rFonts w:ascii="Arial" w:hAnsi="Arial" w:cs="Arial"/>
          <w:sz w:val="24"/>
          <w:szCs w:val="24"/>
        </w:rPr>
        <w:t>:</w:t>
      </w:r>
      <w:r w:rsidRPr="00791D76">
        <w:rPr>
          <w:rFonts w:ascii="Arial" w:hAnsi="Arial" w:cs="Arial"/>
          <w:sz w:val="24"/>
          <w:szCs w:val="24"/>
        </w:rPr>
        <w:t xml:space="preserve"> </w:t>
      </w:r>
      <w:r w:rsidR="0010503A">
        <w:rPr>
          <w:rFonts w:ascii="Arial" w:hAnsi="Arial" w:cs="Arial"/>
          <w:sz w:val="24"/>
          <w:szCs w:val="24"/>
        </w:rPr>
        <w:t>A</w:t>
      </w:r>
      <w:r w:rsidRPr="00791D76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0A6FB70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</w:t>
      </w:r>
      <w:r w:rsidR="0010503A">
        <w:rPr>
          <w:rFonts w:ascii="Arial" w:hAnsi="Arial" w:cs="Arial"/>
          <w:sz w:val="24"/>
          <w:szCs w:val="24"/>
        </w:rPr>
        <w:t>.</w:t>
      </w:r>
    </w:p>
    <w:p w14:paraId="29752550" w14:textId="7ACCA7A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False</w:t>
      </w:r>
      <w:r w:rsidR="0010503A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1847DEE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Profit, growth, </w:t>
      </w:r>
      <w:proofErr w:type="gramStart"/>
      <w:r w:rsidRPr="00791D76">
        <w:rPr>
          <w:rFonts w:ascii="Arial" w:hAnsi="Arial" w:cs="Arial"/>
          <w:sz w:val="24"/>
          <w:szCs w:val="24"/>
        </w:rPr>
        <w:t>innovation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610A2403" w14:textId="183DF5F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Profit, growth, </w:t>
      </w:r>
      <w:proofErr w:type="gramStart"/>
      <w:r w:rsidRPr="00791D76">
        <w:rPr>
          <w:rFonts w:ascii="Arial" w:hAnsi="Arial" w:cs="Arial"/>
          <w:sz w:val="24"/>
          <w:szCs w:val="24"/>
        </w:rPr>
        <w:t>innovation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and employee care</w:t>
      </w:r>
      <w:r w:rsidR="0010503A">
        <w:rPr>
          <w:rFonts w:ascii="Arial" w:hAnsi="Arial" w:cs="Arial"/>
          <w:sz w:val="24"/>
          <w:szCs w:val="24"/>
        </w:rPr>
        <w:t>.</w:t>
      </w:r>
    </w:p>
    <w:p w14:paraId="5D14815F" w14:textId="1C10EBB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Profit, growth, ethical </w:t>
      </w:r>
      <w:proofErr w:type="gramStart"/>
      <w:r w:rsidRPr="00791D76">
        <w:rPr>
          <w:rFonts w:ascii="Arial" w:hAnsi="Arial" w:cs="Arial"/>
          <w:sz w:val="24"/>
          <w:szCs w:val="24"/>
        </w:rPr>
        <w:t>conduct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791D76">
        <w:rPr>
          <w:rFonts w:ascii="Arial" w:hAnsi="Arial" w:cs="Arial"/>
          <w:sz w:val="24"/>
          <w:szCs w:val="24"/>
        </w:rPr>
        <w:t>be considered to be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50301BD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6BC93997" w14:textId="60A97FD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21B3577C" w14:textId="619B434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Quality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C7126F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commits to annual charitable donations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014BF61B" w14:textId="3BF12E6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5A2D1EA2" w14:textId="7386859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supports the global reduction in carbon emissions which is leading to increased global warming.</w:t>
      </w:r>
    </w:p>
    <w:p w14:paraId="642BE975" w14:textId="77777777" w:rsidR="00853ECC" w:rsidRPr="0010503A" w:rsidRDefault="00853ECC" w:rsidP="0010503A">
      <w:pPr>
        <w:rPr>
          <w:rFonts w:cs="Arial"/>
          <w:sz w:val="24"/>
        </w:rPr>
      </w:pPr>
    </w:p>
    <w:p w14:paraId="7949EDAF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lastRenderedPageBreak/>
        <w:t>Using brownfield sites for construction could be best described as:</w:t>
      </w:r>
    </w:p>
    <w:p w14:paraId="243045E4" w14:textId="001AF73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Sensible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6AF60448" w14:textId="2589B2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Sustainable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7B0F30CB" w14:textId="2E83264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Budget-conscious</w:t>
      </w:r>
      <w:r w:rsidR="0010503A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</w:rPr>
        <w:t xml:space="preserve">A company that </w:t>
      </w:r>
      <w:r w:rsidRPr="00791D76">
        <w:rPr>
          <w:rFonts w:ascii="Arial" w:hAnsi="Arial" w:cs="Arial"/>
          <w:sz w:val="24"/>
          <w:szCs w:val="24"/>
          <w:lang w:val="en-US"/>
        </w:rPr>
        <w:t>can generate healthy profits for selling its services or products and avoids heavily increasing expenses is:</w:t>
      </w:r>
    </w:p>
    <w:p w14:paraId="63A05259" w14:textId="0E51C27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Financially unstable but may have limited financial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004233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  <w:r w:rsidRPr="00791D7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06C2DC7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Is financially stable and has a better chance of long-term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036E5F2" w14:textId="77777777" w:rsidR="00853ECC" w:rsidRPr="00791D76" w:rsidRDefault="00853ECC" w:rsidP="00503B76">
      <w:pPr>
        <w:rPr>
          <w:rFonts w:cs="Arial"/>
          <w:sz w:val="24"/>
        </w:rPr>
      </w:pPr>
    </w:p>
    <w:p w14:paraId="58C03CE0" w14:textId="6B0F1CA3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with good cash flow will:</w:t>
      </w:r>
    </w:p>
    <w:p w14:paraId="61EC4E11" w14:textId="7C9161B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Pay their employees higher wages than others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417BC335" w14:textId="705E2AB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Ensure all suppliers are paid and no stops are placed on accounts</w:t>
      </w:r>
      <w:r w:rsidR="0010503A">
        <w:rPr>
          <w:rFonts w:ascii="Arial" w:hAnsi="Arial" w:cs="Arial"/>
          <w:sz w:val="24"/>
          <w:szCs w:val="24"/>
        </w:rPr>
        <w:t>.</w:t>
      </w:r>
    </w:p>
    <w:p w14:paraId="43FCAAB6" w14:textId="679AAF6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Struggle to pay their employees or supplier on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41C7C05A" w14:textId="77777777" w:rsidR="002A5D72" w:rsidRPr="00791D76" w:rsidRDefault="002A5D72" w:rsidP="00503B76">
      <w:pPr>
        <w:rPr>
          <w:rFonts w:cs="Arial"/>
          <w:sz w:val="24"/>
        </w:rPr>
      </w:pPr>
    </w:p>
    <w:p w14:paraId="2C651B2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3447464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customer queries quickly</w:t>
      </w:r>
      <w:r w:rsidR="0010503A">
        <w:rPr>
          <w:rFonts w:ascii="Arial" w:hAnsi="Arial" w:cs="Arial"/>
          <w:sz w:val="24"/>
          <w:szCs w:val="24"/>
        </w:rPr>
        <w:t>.</w:t>
      </w:r>
    </w:p>
    <w:p w14:paraId="500D0BBA" w14:textId="2D5EE48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disputes fairly when they arise</w:t>
      </w:r>
      <w:r w:rsidR="0010503A">
        <w:rPr>
          <w:rFonts w:ascii="Arial" w:hAnsi="Arial" w:cs="Arial"/>
          <w:sz w:val="24"/>
          <w:szCs w:val="24"/>
        </w:rPr>
        <w:t>.</w:t>
      </w:r>
    </w:p>
    <w:p w14:paraId="1F87B377" w14:textId="2C731D9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Work hard to meet customer expectations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33FCAE5A" w14:textId="5742E2F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proofErr w:type="gramStart"/>
      <w:r w:rsidRPr="00791D76">
        <w:rPr>
          <w:rFonts w:ascii="Arial" w:hAnsi="Arial" w:cs="Arial"/>
          <w:sz w:val="24"/>
          <w:szCs w:val="24"/>
        </w:rPr>
        <w:t>All of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the above</w:t>
      </w:r>
      <w:r w:rsidR="0010503A">
        <w:rPr>
          <w:rFonts w:ascii="Arial" w:hAnsi="Arial" w:cs="Arial"/>
          <w:sz w:val="24"/>
          <w:szCs w:val="24"/>
        </w:rPr>
        <w:t>.</w:t>
      </w:r>
    </w:p>
    <w:p w14:paraId="3BD86E43" w14:textId="77777777" w:rsidR="002A5D72" w:rsidRPr="00791D76" w:rsidRDefault="002A5D72" w:rsidP="00503B76">
      <w:pPr>
        <w:rPr>
          <w:rFonts w:cs="Arial"/>
          <w:sz w:val="24"/>
        </w:rPr>
      </w:pPr>
    </w:p>
    <w:p w14:paraId="0CC43046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0ABFB7C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A set of expectations </w:t>
      </w:r>
      <w:r w:rsidR="0010503A">
        <w:rPr>
          <w:rFonts w:ascii="Arial" w:hAnsi="Arial" w:cs="Arial"/>
          <w:sz w:val="24"/>
          <w:szCs w:val="24"/>
        </w:rPr>
        <w:t xml:space="preserve">that </w:t>
      </w:r>
      <w:r w:rsidRPr="00791D76">
        <w:rPr>
          <w:rFonts w:ascii="Arial" w:hAnsi="Arial" w:cs="Arial"/>
          <w:sz w:val="24"/>
          <w:szCs w:val="24"/>
        </w:rPr>
        <w:t>a business requires from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0F754A22" w14:textId="50C81B6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10503A">
        <w:rPr>
          <w:rFonts w:ascii="Arial" w:hAnsi="Arial" w:cs="Arial"/>
          <w:sz w:val="24"/>
          <w:szCs w:val="24"/>
        </w:rPr>
        <w:t>.</w:t>
      </w:r>
    </w:p>
    <w:p w14:paraId="21A9A417" w14:textId="27D07578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10503A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03374CC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Collaborative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079E26CF" w14:textId="7B88E2A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Continuous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5943986F" w14:textId="4D6D01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Competitive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9D150B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to the environment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32AC3F64" w14:textId="1E1159E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 xml:space="preserve">Itself, its </w:t>
      </w:r>
      <w:proofErr w:type="gramStart"/>
      <w:r w:rsidRPr="00791D76">
        <w:rPr>
          <w:rFonts w:ascii="Arial" w:eastAsia="MS PGothic" w:hAnsi="Arial" w:cs="Arial"/>
          <w:sz w:val="24"/>
          <w:szCs w:val="24"/>
          <w:lang w:val="en-US"/>
        </w:rPr>
        <w:t>stakeholders</w:t>
      </w:r>
      <w:proofErr w:type="gramEnd"/>
      <w:r w:rsidRPr="00791D76">
        <w:rPr>
          <w:rFonts w:ascii="Arial" w:eastAsia="MS PGothic" w:hAnsi="Arial" w:cs="Arial"/>
          <w:sz w:val="24"/>
          <w:szCs w:val="24"/>
          <w:lang w:val="en-US"/>
        </w:rPr>
        <w:t xml:space="preserve"> and the government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15089FFF" w14:textId="1AB22D2A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eastAsia="MS PGothic" w:hAnsi="Arial" w:cs="Arial"/>
          <w:sz w:val="24"/>
          <w:szCs w:val="24"/>
          <w:lang w:val="en-US"/>
        </w:rPr>
        <w:t>I</w:t>
      </w:r>
      <w:r w:rsidR="002A5D72" w:rsidRPr="00791D76">
        <w:rPr>
          <w:rFonts w:ascii="Arial" w:eastAsia="MS PGothic" w:hAnsi="Arial" w:cs="Arial"/>
          <w:sz w:val="24"/>
          <w:szCs w:val="24"/>
          <w:lang w:val="en-US"/>
        </w:rPr>
        <w:t xml:space="preserve">tself, its </w:t>
      </w:r>
      <w:proofErr w:type="gramStart"/>
      <w:r w:rsidR="002A5D72" w:rsidRPr="00791D76">
        <w:rPr>
          <w:rFonts w:ascii="Arial" w:eastAsia="MS PGothic" w:hAnsi="Arial" w:cs="Arial"/>
          <w:sz w:val="24"/>
          <w:szCs w:val="24"/>
          <w:lang w:val="en-US"/>
        </w:rPr>
        <w:t>stakeholders</w:t>
      </w:r>
      <w:proofErr w:type="gramEnd"/>
      <w:r w:rsidR="002A5D72" w:rsidRPr="00791D76">
        <w:rPr>
          <w:rFonts w:ascii="Arial" w:eastAsia="MS PGothic" w:hAnsi="Arial" w:cs="Arial"/>
          <w:sz w:val="24"/>
          <w:szCs w:val="24"/>
          <w:lang w:val="en-US"/>
        </w:rPr>
        <w:t xml:space="preserve"> and the public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18210DC2" w14:textId="77777777" w:rsidR="002A5D72" w:rsidRPr="00791D76" w:rsidRDefault="002A5D72" w:rsidP="009D2BB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C0CB36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791D76">
        <w:rPr>
          <w:rFonts w:ascii="Arial" w:hAnsi="Arial" w:cs="Arial"/>
          <w:b/>
          <w:bCs/>
          <w:sz w:val="24"/>
          <w:szCs w:val="24"/>
        </w:rPr>
        <w:t>NOT</w:t>
      </w:r>
      <w:r w:rsidRPr="00791D76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407B539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upporting the local economy by employing local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5EB91BD2" w14:textId="56438015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A5D72" w:rsidRPr="00791D76">
        <w:rPr>
          <w:rFonts w:ascii="Arial" w:hAnsi="Arial" w:cs="Arial"/>
          <w:sz w:val="24"/>
          <w:szCs w:val="24"/>
        </w:rPr>
        <w:t>sing mainly international businesses as suppliers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7E6D253F" w14:textId="76957B7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791D76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C750468" w14:textId="77777777" w:rsidR="00853ECC" w:rsidRPr="00791D76" w:rsidRDefault="00853ECC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Which </w:t>
      </w:r>
      <w:r w:rsidRPr="00791D76">
        <w:rPr>
          <w:rFonts w:ascii="Arial" w:hAnsi="Arial" w:cs="Arial"/>
          <w:b/>
          <w:bCs/>
          <w:sz w:val="24"/>
          <w:szCs w:val="24"/>
        </w:rPr>
        <w:t>two</w:t>
      </w:r>
      <w:r w:rsidRPr="00791D76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791D76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791D76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5FAF971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Fair pay</w:t>
      </w:r>
      <w:r w:rsidR="0010503A">
        <w:rPr>
          <w:rFonts w:ascii="Arial" w:hAnsi="Arial" w:cs="Arial"/>
          <w:sz w:val="24"/>
          <w:szCs w:val="24"/>
        </w:rPr>
        <w:t>.</w:t>
      </w:r>
    </w:p>
    <w:p w14:paraId="673550D3" w14:textId="6E454D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Enhanced parental leave</w:t>
      </w:r>
      <w:r w:rsidR="0010503A">
        <w:rPr>
          <w:rFonts w:ascii="Arial" w:hAnsi="Arial" w:cs="Arial"/>
          <w:sz w:val="24"/>
          <w:szCs w:val="24"/>
        </w:rPr>
        <w:t>.</w:t>
      </w:r>
    </w:p>
    <w:p w14:paraId="036A8C9E" w14:textId="73CCBE1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Regular breaks throughout the working day</w:t>
      </w:r>
      <w:r w:rsidR="0010503A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KPI stands for:</w:t>
      </w:r>
    </w:p>
    <w:p w14:paraId="3F239137" w14:textId="10A47B0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People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86B4DC" w14:textId="110F8D5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Issues</w:t>
      </w:r>
      <w:r w:rsidR="0010503A">
        <w:rPr>
          <w:rFonts w:ascii="Arial" w:hAnsi="Arial" w:cs="Arial"/>
          <w:sz w:val="24"/>
          <w:szCs w:val="24"/>
        </w:rPr>
        <w:t>.</w:t>
      </w:r>
      <w:r w:rsidRPr="00791D76">
        <w:rPr>
          <w:rFonts w:ascii="Arial" w:hAnsi="Arial" w:cs="Arial"/>
          <w:sz w:val="24"/>
          <w:szCs w:val="24"/>
        </w:rPr>
        <w:t xml:space="preserve"> </w:t>
      </w:r>
    </w:p>
    <w:p w14:paraId="14D53983" w14:textId="1CADEA0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30C050B" w14:textId="77777777" w:rsidR="002A5D72" w:rsidRPr="00791D76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791D76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56F78A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Philosophy</w:t>
      </w:r>
      <w:r w:rsidR="0010503A">
        <w:rPr>
          <w:rFonts w:ascii="Arial" w:hAnsi="Arial" w:cs="Arial"/>
          <w:sz w:val="24"/>
          <w:szCs w:val="24"/>
        </w:rPr>
        <w:t>.</w:t>
      </w:r>
    </w:p>
    <w:p w14:paraId="6BBCFFDA" w14:textId="717AAB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Philanthropy</w:t>
      </w:r>
      <w:r w:rsidR="0010503A">
        <w:rPr>
          <w:rFonts w:ascii="Arial" w:hAnsi="Arial" w:cs="Arial"/>
          <w:sz w:val="24"/>
          <w:szCs w:val="24"/>
        </w:rPr>
        <w:t>.</w:t>
      </w:r>
    </w:p>
    <w:p w14:paraId="4CB04003" w14:textId="0A2401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Positivity</w:t>
      </w:r>
      <w:r w:rsidR="0010503A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791D76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791D76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2255368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Innovation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F6CFAB6" w14:textId="3A18FE6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Immersive technology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52DAFF38" w14:textId="6BE3B15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Entrepreneurship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PRINCE2 is a:</w:t>
      </w:r>
    </w:p>
    <w:p w14:paraId="22C25308" w14:textId="191667B7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uality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0B271D52" w14:textId="0B95918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ustainability assessment method</w:t>
      </w:r>
      <w:r w:rsidR="0010503A">
        <w:rPr>
          <w:rFonts w:ascii="Arial" w:hAnsi="Arial" w:cs="Arial"/>
          <w:sz w:val="24"/>
          <w:szCs w:val="24"/>
        </w:rPr>
        <w:t>.</w:t>
      </w:r>
      <w:r w:rsidR="002A5D72" w:rsidRPr="00791D76">
        <w:rPr>
          <w:rFonts w:ascii="Arial" w:hAnsi="Arial" w:cs="Arial"/>
          <w:sz w:val="24"/>
          <w:szCs w:val="24"/>
        </w:rPr>
        <w:t xml:space="preserve"> </w:t>
      </w:r>
    </w:p>
    <w:p w14:paraId="10DD7C66" w14:textId="03FD9F4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ualification in project management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947C" w14:textId="77777777" w:rsidR="002A5D72" w:rsidRPr="00853ECC" w:rsidRDefault="002A5D72" w:rsidP="00853ECC">
      <w:pPr>
        <w:rPr>
          <w:rFonts w:cs="Arial"/>
          <w:sz w:val="24"/>
        </w:rPr>
      </w:pPr>
    </w:p>
    <w:p w14:paraId="53E730E4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33D4EE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project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57EF5174" w14:textId="0AD2EC3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quality management standard</w:t>
      </w:r>
      <w:r w:rsidR="0010503A">
        <w:rPr>
          <w:rFonts w:ascii="Arial" w:hAnsi="Arial" w:cs="Arial"/>
          <w:sz w:val="24"/>
          <w:szCs w:val="24"/>
        </w:rPr>
        <w:t>.</w:t>
      </w:r>
    </w:p>
    <w:p w14:paraId="3792F110" w14:textId="58BD5C30" w:rsidR="006E1028" w:rsidRPr="00853ECC" w:rsidRDefault="002A5D72" w:rsidP="00853ECC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training programme</w:t>
      </w:r>
      <w:r w:rsidR="0010503A">
        <w:rPr>
          <w:rFonts w:ascii="Arial" w:hAnsi="Arial" w:cs="Arial"/>
          <w:sz w:val="24"/>
          <w:szCs w:val="24"/>
        </w:rPr>
        <w:t>.</w:t>
      </w:r>
    </w:p>
    <w:sectPr w:rsidR="006E1028" w:rsidRPr="00853EC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5F5BF" w14:textId="77777777" w:rsidR="00130019" w:rsidRDefault="00130019">
      <w:pPr>
        <w:spacing w:before="0" w:after="0"/>
      </w:pPr>
      <w:r>
        <w:separator/>
      </w:r>
    </w:p>
  </w:endnote>
  <w:endnote w:type="continuationSeparator" w:id="0">
    <w:p w14:paraId="1AC22EFB" w14:textId="77777777" w:rsidR="00130019" w:rsidRDefault="001300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59EB1637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14ED7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A211D">
      <w:fldChar w:fldCharType="begin"/>
    </w:r>
    <w:r w:rsidR="009A211D">
      <w:instrText xml:space="preserve"> NUMPAGES   \* MERGEFORMAT </w:instrText>
    </w:r>
    <w:r w:rsidR="009A211D">
      <w:fldChar w:fldCharType="separate"/>
    </w:r>
    <w:r w:rsidR="00714ED7">
      <w:rPr>
        <w:noProof/>
      </w:rPr>
      <w:t>3</w:t>
    </w:r>
    <w:r w:rsidR="009A211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8A335" w14:textId="77777777" w:rsidR="00130019" w:rsidRDefault="00130019">
      <w:pPr>
        <w:spacing w:before="0" w:after="0"/>
      </w:pPr>
      <w:r>
        <w:separator/>
      </w:r>
    </w:p>
  </w:footnote>
  <w:footnote w:type="continuationSeparator" w:id="0">
    <w:p w14:paraId="4B5226DA" w14:textId="77777777" w:rsidR="00130019" w:rsidRDefault="001300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7D20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3732FBEF" wp14:editId="39F7C91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75BE3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6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6"/>
  </w:num>
  <w:num w:numId="36">
    <w:abstractNumId w:val="23"/>
  </w:num>
  <w:num w:numId="37">
    <w:abstractNumId w:val="4"/>
  </w:num>
  <w:num w:numId="38">
    <w:abstractNumId w:val="2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BD"/>
    <w:rsid w:val="00043213"/>
    <w:rsid w:val="00082C62"/>
    <w:rsid w:val="000B231F"/>
    <w:rsid w:val="000E194B"/>
    <w:rsid w:val="0010503A"/>
    <w:rsid w:val="00110217"/>
    <w:rsid w:val="00130019"/>
    <w:rsid w:val="00152AC3"/>
    <w:rsid w:val="00156AF3"/>
    <w:rsid w:val="0019491D"/>
    <w:rsid w:val="001F74AD"/>
    <w:rsid w:val="002961F2"/>
    <w:rsid w:val="002A5D7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ED7"/>
    <w:rsid w:val="0077296E"/>
    <w:rsid w:val="00791D76"/>
    <w:rsid w:val="00797FA7"/>
    <w:rsid w:val="00853ECC"/>
    <w:rsid w:val="008C1F1C"/>
    <w:rsid w:val="009975A0"/>
    <w:rsid w:val="009A211D"/>
    <w:rsid w:val="009C5C6E"/>
    <w:rsid w:val="009F580B"/>
    <w:rsid w:val="00A2454C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0479DC-5AA9-496A-BB52-50208310C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8F4091-9A0F-4DDC-A4B0-A15BA2446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97F2-9FEE-4882-A9B5-33A57964B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23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2021-07-22T09:49:00Z</dcterms:created>
  <dcterms:modified xsi:type="dcterms:W3CDTF">2021-09-13T15:09:00Z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