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A6F2E2" w14:textId="77777777" w:rsidR="000B1638" w:rsidRDefault="000B1638" w:rsidP="0087125F">
      <w:pPr>
        <w:pStyle w:val="Unittitle"/>
      </w:pPr>
      <w:r>
        <w:t>3. Construction design principles</w:t>
      </w:r>
    </w:p>
    <w:p w14:paraId="0CC0B606" w14:textId="77777777" w:rsidR="000B1638" w:rsidRPr="0087125F" w:rsidRDefault="000B1638" w:rsidP="0087125F">
      <w:pPr>
        <w:pStyle w:val="Heading1"/>
      </w:pPr>
      <w:r w:rsidRPr="0087125F">
        <w:t>Worksheet 12: Roles of the planning team (2) (learner)</w:t>
      </w:r>
    </w:p>
    <w:p w14:paraId="5813C990" w14:textId="77777777" w:rsidR="000B1638" w:rsidRPr="00A16D01" w:rsidRDefault="000B1638" w:rsidP="0053451F">
      <w:pPr>
        <w:rPr>
          <w:sz w:val="24"/>
        </w:rPr>
      </w:pPr>
    </w:p>
    <w:p w14:paraId="0A287ACC" w14:textId="77777777" w:rsidR="000B1638" w:rsidRPr="002227C7" w:rsidRDefault="000B1638" w:rsidP="00E5186B">
      <w:pPr>
        <w:pStyle w:val="Normalnumberedlist"/>
        <w:numPr>
          <w:ilvl w:val="0"/>
          <w:numId w:val="37"/>
        </w:numPr>
        <w:rPr>
          <w:szCs w:val="22"/>
          <w:lang w:val="en-US"/>
        </w:rPr>
      </w:pPr>
      <w:r w:rsidRPr="002227C7">
        <w:rPr>
          <w:szCs w:val="22"/>
          <w:lang w:val="en-US"/>
        </w:rPr>
        <w:t>Give a brief overview of the role of a quantity surveyor.</w:t>
      </w:r>
    </w:p>
    <w:p w14:paraId="4DFBA3A6" w14:textId="77777777" w:rsidR="000B1638" w:rsidRPr="002227C7" w:rsidRDefault="000B1638" w:rsidP="006A3D55">
      <w:pPr>
        <w:pStyle w:val="Normalnumberedlist"/>
        <w:numPr>
          <w:ilvl w:val="0"/>
          <w:numId w:val="0"/>
        </w:numPr>
        <w:ind w:left="360"/>
        <w:rPr>
          <w:szCs w:val="22"/>
          <w:lang w:val="en-US"/>
        </w:rPr>
      </w:pPr>
    </w:p>
    <w:p w14:paraId="49C1F258" w14:textId="77777777" w:rsidR="000B1638" w:rsidRPr="002227C7" w:rsidRDefault="000B1638" w:rsidP="00B175DC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307AE80C" w14:textId="77777777" w:rsidR="000B1638" w:rsidRPr="002227C7" w:rsidRDefault="000B1638" w:rsidP="00B175DC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7624D22C" w14:textId="77777777" w:rsidR="000B1638" w:rsidRPr="002227C7" w:rsidRDefault="000B1638" w:rsidP="00B175DC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7D9FDC90" w14:textId="77777777" w:rsidR="000B1638" w:rsidRPr="002227C7" w:rsidRDefault="000B1638" w:rsidP="00B175DC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78DD86CE" w14:textId="41B3BA9A" w:rsidR="000B1638" w:rsidRPr="002227C7" w:rsidRDefault="000B1638" w:rsidP="00E5186B">
      <w:pPr>
        <w:pStyle w:val="Normalnumberedlist"/>
        <w:numPr>
          <w:ilvl w:val="0"/>
          <w:numId w:val="37"/>
        </w:numPr>
        <w:rPr>
          <w:szCs w:val="22"/>
        </w:rPr>
      </w:pPr>
      <w:r w:rsidRPr="002227C7">
        <w:rPr>
          <w:szCs w:val="22"/>
        </w:rPr>
        <w:t>Who would employ a building inspector?</w:t>
      </w:r>
    </w:p>
    <w:p w14:paraId="65898ED6" w14:textId="77777777" w:rsidR="000B1638" w:rsidRPr="002227C7" w:rsidRDefault="000B1638" w:rsidP="00F70F33">
      <w:pPr>
        <w:pStyle w:val="Normalnumberedlist"/>
        <w:numPr>
          <w:ilvl w:val="0"/>
          <w:numId w:val="0"/>
        </w:numPr>
        <w:ind w:left="357" w:hanging="357"/>
        <w:rPr>
          <w:color w:val="FF0000"/>
          <w:szCs w:val="22"/>
        </w:rPr>
      </w:pPr>
    </w:p>
    <w:p w14:paraId="69398746" w14:textId="77777777" w:rsidR="000B1638" w:rsidRPr="002227C7" w:rsidRDefault="000B1638" w:rsidP="00F70F33">
      <w:pPr>
        <w:pStyle w:val="Normalnumberedlist"/>
        <w:numPr>
          <w:ilvl w:val="0"/>
          <w:numId w:val="0"/>
        </w:numPr>
        <w:ind w:left="357" w:hanging="357"/>
        <w:rPr>
          <w:color w:val="FF0000"/>
          <w:szCs w:val="22"/>
        </w:rPr>
      </w:pPr>
    </w:p>
    <w:p w14:paraId="5F0778F8" w14:textId="77777777" w:rsidR="000B1638" w:rsidRPr="002227C7" w:rsidRDefault="000B1638" w:rsidP="00F70F33">
      <w:pPr>
        <w:pStyle w:val="Normalnumberedlist"/>
        <w:numPr>
          <w:ilvl w:val="0"/>
          <w:numId w:val="0"/>
        </w:numPr>
        <w:ind w:left="357" w:hanging="357"/>
        <w:rPr>
          <w:color w:val="FF0000"/>
          <w:szCs w:val="22"/>
        </w:rPr>
      </w:pPr>
    </w:p>
    <w:p w14:paraId="3CB8BB8E" w14:textId="77777777" w:rsidR="000B1638" w:rsidRPr="002227C7" w:rsidRDefault="000B1638" w:rsidP="00F70F33">
      <w:pPr>
        <w:pStyle w:val="Normalnumberedlist"/>
        <w:numPr>
          <w:ilvl w:val="0"/>
          <w:numId w:val="0"/>
        </w:numPr>
        <w:ind w:left="357" w:hanging="357"/>
        <w:rPr>
          <w:color w:val="FF0000"/>
          <w:szCs w:val="22"/>
        </w:rPr>
      </w:pPr>
    </w:p>
    <w:p w14:paraId="15FFFAEC" w14:textId="77777777" w:rsidR="000B1638" w:rsidRPr="002227C7" w:rsidRDefault="000B1638" w:rsidP="00F70F33">
      <w:pPr>
        <w:pStyle w:val="Normalnumberedlist"/>
        <w:numPr>
          <w:ilvl w:val="0"/>
          <w:numId w:val="0"/>
        </w:numPr>
        <w:ind w:left="357" w:hanging="357"/>
        <w:rPr>
          <w:color w:val="FF0000"/>
          <w:szCs w:val="22"/>
        </w:rPr>
      </w:pPr>
    </w:p>
    <w:p w14:paraId="1849FC64" w14:textId="77777777" w:rsidR="000B1638" w:rsidRPr="002227C7" w:rsidRDefault="000B1638" w:rsidP="00F70F33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696434D5" w14:textId="77777777" w:rsidR="000B1638" w:rsidRPr="002227C7" w:rsidRDefault="000B1638" w:rsidP="00E5186B">
      <w:pPr>
        <w:pStyle w:val="Normalnumberedlist"/>
        <w:numPr>
          <w:ilvl w:val="0"/>
          <w:numId w:val="37"/>
        </w:numPr>
        <w:rPr>
          <w:szCs w:val="22"/>
        </w:rPr>
      </w:pPr>
      <w:r w:rsidRPr="002227C7">
        <w:rPr>
          <w:szCs w:val="22"/>
        </w:rPr>
        <w:t>List three designated times when a building inspector will be required to visit a site.</w:t>
      </w:r>
    </w:p>
    <w:p w14:paraId="444BCB89" w14:textId="77777777" w:rsidR="000B1638" w:rsidRPr="002227C7" w:rsidRDefault="000B1638" w:rsidP="00F70F33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2ACC1FC9" w14:textId="77777777" w:rsidR="000B1638" w:rsidRPr="002227C7" w:rsidRDefault="000B1638" w:rsidP="00B175DC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73EC33C3" w14:textId="77777777" w:rsidR="000B1638" w:rsidRPr="002227C7" w:rsidRDefault="000B1638" w:rsidP="00F70F33">
      <w:pPr>
        <w:pStyle w:val="Normalnumberedlist"/>
        <w:numPr>
          <w:ilvl w:val="0"/>
          <w:numId w:val="0"/>
        </w:numPr>
        <w:ind w:left="357"/>
        <w:rPr>
          <w:szCs w:val="22"/>
          <w:lang w:val="en-US"/>
        </w:rPr>
      </w:pPr>
    </w:p>
    <w:p w14:paraId="478AC690" w14:textId="77777777" w:rsidR="000B1638" w:rsidRPr="002227C7" w:rsidRDefault="000B1638" w:rsidP="00F70F33">
      <w:pPr>
        <w:pStyle w:val="Normalnumberedlist"/>
        <w:numPr>
          <w:ilvl w:val="0"/>
          <w:numId w:val="0"/>
        </w:numPr>
        <w:ind w:left="357"/>
        <w:rPr>
          <w:szCs w:val="22"/>
          <w:lang w:val="en-US"/>
        </w:rPr>
      </w:pPr>
    </w:p>
    <w:p w14:paraId="31F04C91" w14:textId="77777777" w:rsidR="000B1638" w:rsidRPr="002227C7" w:rsidRDefault="000B1638" w:rsidP="00F70F33">
      <w:pPr>
        <w:pStyle w:val="Normalnumberedlist"/>
        <w:numPr>
          <w:ilvl w:val="0"/>
          <w:numId w:val="0"/>
        </w:numPr>
        <w:ind w:left="357"/>
        <w:rPr>
          <w:szCs w:val="22"/>
          <w:lang w:val="en-US"/>
        </w:rPr>
      </w:pPr>
    </w:p>
    <w:p w14:paraId="6AB630BD" w14:textId="77777777" w:rsidR="000B1638" w:rsidRPr="002227C7" w:rsidRDefault="000B1638" w:rsidP="00F70F33">
      <w:pPr>
        <w:pStyle w:val="Normalnumberedlist"/>
        <w:numPr>
          <w:ilvl w:val="0"/>
          <w:numId w:val="0"/>
        </w:numPr>
        <w:ind w:left="357"/>
        <w:rPr>
          <w:szCs w:val="22"/>
          <w:lang w:val="en-US"/>
        </w:rPr>
      </w:pPr>
    </w:p>
    <w:p w14:paraId="6A78A93C" w14:textId="77777777" w:rsidR="000B1638" w:rsidRPr="002227C7" w:rsidRDefault="000B1638" w:rsidP="00E5186B">
      <w:pPr>
        <w:pStyle w:val="Normalnumberedlist"/>
        <w:numPr>
          <w:ilvl w:val="0"/>
          <w:numId w:val="37"/>
        </w:numPr>
        <w:rPr>
          <w:szCs w:val="22"/>
        </w:rPr>
      </w:pPr>
      <w:r w:rsidRPr="002227C7">
        <w:rPr>
          <w:szCs w:val="22"/>
          <w:lang w:val="en-US"/>
        </w:rPr>
        <w:t>What is COW an acronym for?</w:t>
      </w:r>
    </w:p>
    <w:p w14:paraId="32015630" w14:textId="77777777" w:rsidR="000B1638" w:rsidRPr="002227C7" w:rsidRDefault="000B1638" w:rsidP="0053451F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  <w:r w:rsidRPr="002227C7">
        <w:rPr>
          <w:szCs w:val="22"/>
        </w:rPr>
        <w:t xml:space="preserve">  </w:t>
      </w:r>
    </w:p>
    <w:p w14:paraId="78543EC9" w14:textId="77777777" w:rsidR="000B1638" w:rsidRPr="002227C7" w:rsidRDefault="000B1638" w:rsidP="00B175DC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52F98C92" w14:textId="77777777" w:rsidR="000B1638" w:rsidRPr="002227C7" w:rsidRDefault="000B1638" w:rsidP="00F70F33">
      <w:pPr>
        <w:pStyle w:val="Normalnumberedlist"/>
        <w:numPr>
          <w:ilvl w:val="0"/>
          <w:numId w:val="0"/>
        </w:numPr>
        <w:ind w:left="357" w:hanging="357"/>
        <w:rPr>
          <w:color w:val="FF0000"/>
          <w:szCs w:val="22"/>
        </w:rPr>
      </w:pPr>
    </w:p>
    <w:p w14:paraId="4A929814" w14:textId="77777777" w:rsidR="000B1638" w:rsidRPr="002227C7" w:rsidRDefault="000B1638" w:rsidP="00F70F33">
      <w:pPr>
        <w:pStyle w:val="Normalnumberedlist"/>
        <w:numPr>
          <w:ilvl w:val="0"/>
          <w:numId w:val="0"/>
        </w:numPr>
        <w:ind w:left="357" w:hanging="357"/>
        <w:rPr>
          <w:color w:val="FF0000"/>
          <w:szCs w:val="22"/>
        </w:rPr>
      </w:pPr>
    </w:p>
    <w:p w14:paraId="74E10557" w14:textId="77777777" w:rsidR="000B1638" w:rsidRPr="002227C7" w:rsidRDefault="000B1638" w:rsidP="00F70F33">
      <w:pPr>
        <w:pStyle w:val="Normalnumberedlist"/>
        <w:numPr>
          <w:ilvl w:val="0"/>
          <w:numId w:val="0"/>
        </w:numPr>
        <w:ind w:left="357" w:hanging="357"/>
        <w:rPr>
          <w:color w:val="FF0000"/>
          <w:szCs w:val="22"/>
        </w:rPr>
      </w:pPr>
    </w:p>
    <w:p w14:paraId="7796BEC8" w14:textId="77777777" w:rsidR="000B1638" w:rsidRPr="002227C7" w:rsidRDefault="000B1638" w:rsidP="00F70F33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6D21F950" w14:textId="77777777" w:rsidR="000B1638" w:rsidRPr="002227C7" w:rsidRDefault="000B1638" w:rsidP="00E5186B">
      <w:pPr>
        <w:pStyle w:val="Normalnumberedlist"/>
        <w:numPr>
          <w:ilvl w:val="0"/>
          <w:numId w:val="37"/>
        </w:numPr>
        <w:rPr>
          <w:szCs w:val="22"/>
        </w:rPr>
      </w:pPr>
      <w:r w:rsidRPr="002227C7">
        <w:rPr>
          <w:szCs w:val="22"/>
        </w:rPr>
        <w:t>Why is it important to discuss materials/products with manufacturers and suppliers during the planning stage?</w:t>
      </w:r>
    </w:p>
    <w:p w14:paraId="4B66593D" w14:textId="77777777" w:rsidR="000B1638" w:rsidRPr="002227C7" w:rsidRDefault="000B1638" w:rsidP="00A553CD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307A57A5" w14:textId="77777777" w:rsidR="000B1638" w:rsidRPr="002227C7" w:rsidRDefault="000B1638" w:rsidP="00110217">
      <w:pPr>
        <w:rPr>
          <w:rFonts w:cs="Arial"/>
          <w:szCs w:val="22"/>
        </w:rPr>
      </w:pPr>
    </w:p>
    <w:p w14:paraId="608130A7" w14:textId="77777777" w:rsidR="000B1638" w:rsidRPr="002227C7" w:rsidRDefault="000B1638" w:rsidP="00B519EA">
      <w:pPr>
        <w:pStyle w:val="Answer"/>
        <w:ind w:left="0"/>
      </w:pPr>
    </w:p>
    <w:p w14:paraId="4FFDB630" w14:textId="77777777" w:rsidR="000B1638" w:rsidRPr="002227C7" w:rsidRDefault="000B1638" w:rsidP="00A553CD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534329E0" w14:textId="77777777" w:rsidR="000B1638" w:rsidRPr="002227C7" w:rsidRDefault="000B1638" w:rsidP="00110217">
      <w:pPr>
        <w:rPr>
          <w:rFonts w:cs="Arial"/>
          <w:szCs w:val="22"/>
        </w:rPr>
      </w:pPr>
    </w:p>
    <w:p w14:paraId="52AA596E" w14:textId="77777777" w:rsidR="000B1638" w:rsidRPr="002227C7" w:rsidRDefault="000B1638" w:rsidP="00B519EA">
      <w:pPr>
        <w:pStyle w:val="Answer"/>
        <w:ind w:left="0"/>
      </w:pPr>
    </w:p>
    <w:p w14:paraId="6E174C06" w14:textId="77777777" w:rsidR="00474F67" w:rsidRPr="002227C7" w:rsidRDefault="00474F67" w:rsidP="00474F67">
      <w:pPr>
        <w:rPr>
          <w:rFonts w:cs="Arial"/>
          <w:szCs w:val="22"/>
        </w:rPr>
      </w:pPr>
    </w:p>
    <w:p w14:paraId="0ECC6337" w14:textId="77777777" w:rsidR="006E1028" w:rsidRPr="002227C7" w:rsidRDefault="00AD179E" w:rsidP="00AD179E">
      <w:pPr>
        <w:pStyle w:val="Answer"/>
        <w:tabs>
          <w:tab w:val="left" w:pos="2400"/>
        </w:tabs>
      </w:pPr>
      <w:r w:rsidRPr="002227C7">
        <w:tab/>
      </w:r>
    </w:p>
    <w:sectPr w:rsidR="006E1028" w:rsidRPr="002227C7" w:rsidSect="00F716F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839FE5" w14:textId="77777777" w:rsidR="000B1638" w:rsidRDefault="000B1638">
      <w:pPr>
        <w:spacing w:before="0" w:after="0"/>
      </w:pPr>
      <w:r>
        <w:separator/>
      </w:r>
    </w:p>
  </w:endnote>
  <w:endnote w:type="continuationSeparator" w:id="0">
    <w:p w14:paraId="14DB2DCB" w14:textId="77777777" w:rsidR="000B1638" w:rsidRDefault="000B163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51934D" w14:textId="77777777" w:rsidR="008F087B" w:rsidRDefault="008F08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4B846C" w14:textId="77777777" w:rsidR="00110217" w:rsidRPr="00F03E33" w:rsidRDefault="00342E9E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1A2CDECF" wp14:editId="466C62F2">
              <wp:simplePos x="0" y="0"/>
              <wp:positionH relativeFrom="margin">
                <wp:posOffset>971550</wp:posOffset>
              </wp:positionH>
              <wp:positionV relativeFrom="paragraph">
                <wp:posOffset>75565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40D71889" w14:textId="77777777" w:rsidR="00342E9E" w:rsidRPr="006953AB" w:rsidRDefault="00342E9E" w:rsidP="00342E9E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16D528F9" w14:textId="77777777" w:rsidR="00342E9E" w:rsidRDefault="00342E9E" w:rsidP="00342E9E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A2CDECF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6.5pt;margin-top:5.95pt;width:264pt;height:29.2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AwZTA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" fillcolor="window" strokecolor="window" strokeweight=".5pt">
              <v:textbox>
                <w:txbxContent>
                  <w:p w14:paraId="40D71889" w14:textId="77777777" w:rsidR="00342E9E" w:rsidRPr="006953AB" w:rsidRDefault="00342E9E" w:rsidP="00342E9E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16D528F9" w14:textId="77777777" w:rsidR="00342E9E" w:rsidRDefault="00342E9E" w:rsidP="00342E9E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471CBD26" wp14:editId="34912F7A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BFA10E" w14:textId="77777777" w:rsidR="008F087B" w:rsidRDefault="008F08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06F126" w14:textId="77777777" w:rsidR="000B1638" w:rsidRDefault="000B1638">
      <w:pPr>
        <w:spacing w:before="0" w:after="0"/>
      </w:pPr>
      <w:r>
        <w:separator/>
      </w:r>
    </w:p>
  </w:footnote>
  <w:footnote w:type="continuationSeparator" w:id="0">
    <w:p w14:paraId="07126D0F" w14:textId="77777777" w:rsidR="000B1638" w:rsidRDefault="000B1638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B11176" w14:textId="77777777" w:rsidR="008F087B" w:rsidRDefault="008F08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EBB376" w14:textId="77777777" w:rsidR="00F03E33" w:rsidRPr="00C60280" w:rsidRDefault="008F087B" w:rsidP="00C60280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6E83CFAC" wp14:editId="51C2F950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C60280">
      <w:rPr>
        <w:rFonts w:cs="Arial"/>
        <w:noProof/>
        <w:sz w:val="24"/>
      </w:rPr>
      <w:t>T level Technical Qual</w:t>
    </w:r>
    <w:r>
      <w:rPr>
        <w:rFonts w:cs="Arial"/>
        <w:noProof/>
        <w:sz w:val="24"/>
      </w:rPr>
      <w:t>i</w:t>
    </w:r>
    <w:r w:rsidR="00C92F19" w:rsidRPr="00C60280">
      <w:rPr>
        <w:rFonts w:cs="Arial"/>
        <w:noProof/>
        <w:sz w:val="24"/>
      </w:rPr>
      <w:t>fication in</w:t>
    </w:r>
    <w:r w:rsidR="00F03E33" w:rsidRPr="00C60280">
      <w:rPr>
        <w:sz w:val="24"/>
      </w:rPr>
      <w:t xml:space="preserve"> </w:t>
    </w:r>
    <w:r w:rsidR="00C60280">
      <w:rPr>
        <w:sz w:val="24"/>
      </w:rPr>
      <w:tab/>
    </w:r>
    <w:r w:rsidR="00F03E33" w:rsidRPr="00C60280">
      <w:rPr>
        <w:sz w:val="24"/>
      </w:rPr>
      <w:br/>
    </w:r>
    <w:r w:rsidR="00F03E33" w:rsidRPr="00C60280">
      <w:rPr>
        <w:b/>
        <w:bCs/>
        <w:sz w:val="24"/>
      </w:rPr>
      <w:t>Construction</w:t>
    </w:r>
    <w:r w:rsidR="00C92F19" w:rsidRPr="00C60280">
      <w:rPr>
        <w:b/>
        <w:bCs/>
        <w:sz w:val="24"/>
      </w:rPr>
      <w:t>: Onsite Construction (Level 3)</w:t>
    </w:r>
  </w:p>
  <w:p w14:paraId="5B508A03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C6028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3FE34768" wp14:editId="0D37365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C7D4C8E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677F9"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542C2F" w14:textId="77777777" w:rsidR="008F087B" w:rsidRDefault="008F08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1B644B0"/>
    <w:multiLevelType w:val="hybridMultilevel"/>
    <w:tmpl w:val="981E53A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113876"/>
    <w:multiLevelType w:val="hybridMultilevel"/>
    <w:tmpl w:val="D1B6E8CA"/>
    <w:lvl w:ilvl="0" w:tplc="78908BA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77E0813"/>
    <w:multiLevelType w:val="hybridMultilevel"/>
    <w:tmpl w:val="2D00C660"/>
    <w:lvl w:ilvl="0" w:tplc="78908BA8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6"/>
  </w:num>
  <w:num w:numId="3">
    <w:abstractNumId w:val="24"/>
  </w:num>
  <w:num w:numId="4">
    <w:abstractNumId w:val="18"/>
  </w:num>
  <w:num w:numId="5">
    <w:abstractNumId w:val="8"/>
  </w:num>
  <w:num w:numId="6">
    <w:abstractNumId w:val="17"/>
  </w:num>
  <w:num w:numId="7">
    <w:abstractNumId w:val="8"/>
  </w:num>
  <w:num w:numId="8">
    <w:abstractNumId w:val="2"/>
  </w:num>
  <w:num w:numId="9">
    <w:abstractNumId w:val="8"/>
    <w:lvlOverride w:ilvl="0">
      <w:startOverride w:val="1"/>
    </w:lvlOverride>
  </w:num>
  <w:num w:numId="10">
    <w:abstractNumId w:val="19"/>
  </w:num>
  <w:num w:numId="11">
    <w:abstractNumId w:val="15"/>
  </w:num>
  <w:num w:numId="12">
    <w:abstractNumId w:val="6"/>
  </w:num>
  <w:num w:numId="13">
    <w:abstractNumId w:val="14"/>
  </w:num>
  <w:num w:numId="14">
    <w:abstractNumId w:val="20"/>
  </w:num>
  <w:num w:numId="15">
    <w:abstractNumId w:val="12"/>
  </w:num>
  <w:num w:numId="16">
    <w:abstractNumId w:val="7"/>
  </w:num>
  <w:num w:numId="17">
    <w:abstractNumId w:val="26"/>
  </w:num>
  <w:num w:numId="18">
    <w:abstractNumId w:val="27"/>
  </w:num>
  <w:num w:numId="19">
    <w:abstractNumId w:val="4"/>
  </w:num>
  <w:num w:numId="20">
    <w:abstractNumId w:val="3"/>
  </w:num>
  <w:num w:numId="21">
    <w:abstractNumId w:val="10"/>
  </w:num>
  <w:num w:numId="22">
    <w:abstractNumId w:val="10"/>
    <w:lvlOverride w:ilvl="0">
      <w:startOverride w:val="1"/>
    </w:lvlOverride>
  </w:num>
  <w:num w:numId="23">
    <w:abstractNumId w:val="25"/>
  </w:num>
  <w:num w:numId="24">
    <w:abstractNumId w:val="10"/>
    <w:lvlOverride w:ilvl="0">
      <w:startOverride w:val="1"/>
    </w:lvlOverride>
  </w:num>
  <w:num w:numId="25">
    <w:abstractNumId w:val="10"/>
    <w:lvlOverride w:ilvl="0">
      <w:startOverride w:val="1"/>
    </w:lvlOverride>
  </w:num>
  <w:num w:numId="26">
    <w:abstractNumId w:val="11"/>
  </w:num>
  <w:num w:numId="27">
    <w:abstractNumId w:val="22"/>
  </w:num>
  <w:num w:numId="28">
    <w:abstractNumId w:val="10"/>
    <w:lvlOverride w:ilvl="0">
      <w:startOverride w:val="1"/>
    </w:lvlOverride>
  </w:num>
  <w:num w:numId="29">
    <w:abstractNumId w:val="23"/>
  </w:num>
  <w:num w:numId="30">
    <w:abstractNumId w:val="10"/>
  </w:num>
  <w:num w:numId="31">
    <w:abstractNumId w:val="10"/>
    <w:lvlOverride w:ilvl="0">
      <w:startOverride w:val="1"/>
    </w:lvlOverride>
  </w:num>
  <w:num w:numId="32">
    <w:abstractNumId w:val="10"/>
    <w:lvlOverride w:ilvl="0">
      <w:startOverride w:val="1"/>
    </w:lvlOverride>
  </w:num>
  <w:num w:numId="33">
    <w:abstractNumId w:val="0"/>
  </w:num>
  <w:num w:numId="34">
    <w:abstractNumId w:val="13"/>
  </w:num>
  <w:num w:numId="35">
    <w:abstractNumId w:val="9"/>
  </w:num>
  <w:num w:numId="36">
    <w:abstractNumId w:val="21"/>
  </w:num>
  <w:num w:numId="3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1638"/>
    <w:rsid w:val="000033BD"/>
    <w:rsid w:val="00082C62"/>
    <w:rsid w:val="000B1638"/>
    <w:rsid w:val="000B231F"/>
    <w:rsid w:val="000E194B"/>
    <w:rsid w:val="00110217"/>
    <w:rsid w:val="00152AC3"/>
    <w:rsid w:val="00156AF3"/>
    <w:rsid w:val="0019491D"/>
    <w:rsid w:val="001F74AD"/>
    <w:rsid w:val="002227C7"/>
    <w:rsid w:val="002D07A8"/>
    <w:rsid w:val="003405EA"/>
    <w:rsid w:val="00342E9E"/>
    <w:rsid w:val="003F7F14"/>
    <w:rsid w:val="00404B31"/>
    <w:rsid w:val="00474F67"/>
    <w:rsid w:val="0048500D"/>
    <w:rsid w:val="00524E1B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8C1F1C"/>
    <w:rsid w:val="008D47A6"/>
    <w:rsid w:val="008F087B"/>
    <w:rsid w:val="009975A0"/>
    <w:rsid w:val="009C5C6E"/>
    <w:rsid w:val="00A2454C"/>
    <w:rsid w:val="00AD179E"/>
    <w:rsid w:val="00AE245C"/>
    <w:rsid w:val="00B054EC"/>
    <w:rsid w:val="00BE2C21"/>
    <w:rsid w:val="00C01D20"/>
    <w:rsid w:val="00C202BF"/>
    <w:rsid w:val="00C60280"/>
    <w:rsid w:val="00C858D7"/>
    <w:rsid w:val="00C92F19"/>
    <w:rsid w:val="00D073BC"/>
    <w:rsid w:val="00D56B82"/>
    <w:rsid w:val="00DA2485"/>
    <w:rsid w:val="00DE29A8"/>
    <w:rsid w:val="00E5186B"/>
    <w:rsid w:val="00F03E33"/>
    <w:rsid w:val="00F15749"/>
    <w:rsid w:val="00F42A36"/>
    <w:rsid w:val="00F677F9"/>
    <w:rsid w:val="00F716F2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1E871B3"/>
  <w15:docId w15:val="{23D703E3-0839-4C43-A19D-5256BC3FDB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Construction</Template>
  <TotalTime>3</TotalTime>
  <Pages>1</Pages>
  <Words>66</Words>
  <Characters>381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Fiona Freel</cp:lastModifiedBy>
  <cp:revision>3</cp:revision>
  <cp:lastPrinted>2013-05-15T12:05:00Z</cp:lastPrinted>
  <dcterms:created xsi:type="dcterms:W3CDTF">2021-09-21T11:40:00Z</dcterms:created>
  <dcterms:modified xsi:type="dcterms:W3CDTF">2021-09-23T07:48:00Z</dcterms:modified>
</cp:coreProperties>
</file>