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F835E" w14:textId="77777777" w:rsidR="00C50A23" w:rsidRDefault="00C50A23" w:rsidP="00704E66">
      <w:pPr>
        <w:pStyle w:val="Unittitle"/>
      </w:pPr>
      <w:r>
        <w:t>3. Construction design principles</w:t>
      </w:r>
    </w:p>
    <w:p w14:paraId="2FCF94DA" w14:textId="77777777" w:rsidR="00C50A23" w:rsidRPr="005D651C" w:rsidRDefault="00C50A23" w:rsidP="005D651C">
      <w:pPr>
        <w:pStyle w:val="Heading1"/>
      </w:pPr>
      <w:r w:rsidRPr="005D651C">
        <w:t>Worksheet 12: Roles of the planning team (2) (tutor)</w:t>
      </w:r>
    </w:p>
    <w:p w14:paraId="498E31A8" w14:textId="77777777" w:rsidR="00C50A23" w:rsidRPr="00A16D01" w:rsidRDefault="00C50A23" w:rsidP="0053451F">
      <w:pPr>
        <w:rPr>
          <w:sz w:val="24"/>
        </w:rPr>
      </w:pPr>
    </w:p>
    <w:p w14:paraId="6F13D84A" w14:textId="77777777" w:rsidR="00C50A23" w:rsidRPr="00806593" w:rsidRDefault="00C50A23" w:rsidP="00806593">
      <w:pPr>
        <w:pStyle w:val="Normalnumberedlist"/>
        <w:numPr>
          <w:ilvl w:val="0"/>
          <w:numId w:val="39"/>
        </w:numPr>
        <w:rPr>
          <w:szCs w:val="22"/>
          <w:lang w:val="en-US"/>
        </w:rPr>
      </w:pPr>
      <w:r w:rsidRPr="00806593">
        <w:rPr>
          <w:szCs w:val="22"/>
          <w:lang w:val="en-US"/>
        </w:rPr>
        <w:t>Give a brief overview of the role of a quantity surveyor.</w:t>
      </w:r>
    </w:p>
    <w:p w14:paraId="675D7C0D" w14:textId="77777777" w:rsidR="00C50A23" w:rsidRPr="00806593" w:rsidRDefault="00C50A23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086CF197" w14:textId="77777777" w:rsidR="00C50A23" w:rsidRPr="00806593" w:rsidRDefault="00C50A23" w:rsidP="00806593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806593">
        <w:rPr>
          <w:color w:val="FF0000"/>
          <w:szCs w:val="22"/>
          <w:lang w:val="en-US"/>
        </w:rPr>
        <w:t xml:space="preserve">A quantity surveyor is responsible for carrying out feasibility studies calculating the quantities of all materials required, time required to complete the project and the </w:t>
      </w:r>
      <w:proofErr w:type="spellStart"/>
      <w:r w:rsidRPr="00806593">
        <w:rPr>
          <w:color w:val="FF0000"/>
          <w:szCs w:val="22"/>
          <w:lang w:val="en-US"/>
        </w:rPr>
        <w:t>labour</w:t>
      </w:r>
      <w:proofErr w:type="spellEnd"/>
      <w:r w:rsidRPr="00806593">
        <w:rPr>
          <w:color w:val="FF0000"/>
          <w:szCs w:val="22"/>
          <w:lang w:val="en-US"/>
        </w:rPr>
        <w:t xml:space="preserve"> requirements (project costings). They prepare tender and contractual documents (bill of quantities) negotiate contracts to main and subcontractors; they also monitor the construction process performing risk management and cost controlling measures.</w:t>
      </w:r>
    </w:p>
    <w:p w14:paraId="567CF2CA" w14:textId="77777777" w:rsidR="00C50A23" w:rsidRPr="00806593" w:rsidRDefault="00C50A2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27B0D6C" w14:textId="77777777" w:rsidR="00C50A23" w:rsidRPr="00806593" w:rsidRDefault="00C50A2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5BE9A24" w14:textId="643403E4" w:rsidR="00C50A23" w:rsidRPr="00806593" w:rsidRDefault="00C50A23" w:rsidP="00806593">
      <w:pPr>
        <w:pStyle w:val="Normalnumberedlist"/>
        <w:numPr>
          <w:ilvl w:val="0"/>
          <w:numId w:val="39"/>
        </w:numPr>
        <w:rPr>
          <w:szCs w:val="22"/>
        </w:rPr>
      </w:pPr>
      <w:r w:rsidRPr="00806593">
        <w:rPr>
          <w:szCs w:val="22"/>
        </w:rPr>
        <w:t>Who would employ a building Inspector?</w:t>
      </w:r>
    </w:p>
    <w:p w14:paraId="4C2C0981" w14:textId="77777777" w:rsidR="00C50A23" w:rsidRPr="00806593" w:rsidRDefault="00C50A2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0757D11" w14:textId="77777777" w:rsidR="00C50A23" w:rsidRPr="00806593" w:rsidRDefault="00C50A23" w:rsidP="00806593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806593">
        <w:rPr>
          <w:color w:val="FF0000"/>
          <w:szCs w:val="22"/>
        </w:rPr>
        <w:t>They are employed by either the local authority or the client.</w:t>
      </w:r>
    </w:p>
    <w:p w14:paraId="464BE1E6" w14:textId="77777777" w:rsidR="00C50A23" w:rsidRPr="00806593" w:rsidRDefault="00C50A23" w:rsidP="00A16D01">
      <w:pPr>
        <w:pStyle w:val="Normalnumberedlist"/>
        <w:numPr>
          <w:ilvl w:val="0"/>
          <w:numId w:val="0"/>
        </w:numPr>
        <w:ind w:left="720"/>
        <w:rPr>
          <w:color w:val="FF0000"/>
          <w:szCs w:val="22"/>
        </w:rPr>
      </w:pPr>
    </w:p>
    <w:p w14:paraId="6825FD88" w14:textId="77777777" w:rsidR="00C50A23" w:rsidRPr="00806593" w:rsidRDefault="00C50A2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47C4777" w14:textId="77777777" w:rsidR="00C50A23" w:rsidRPr="00806593" w:rsidRDefault="00C50A23" w:rsidP="00806593">
      <w:pPr>
        <w:pStyle w:val="Normalnumberedlist"/>
        <w:numPr>
          <w:ilvl w:val="0"/>
          <w:numId w:val="39"/>
        </w:numPr>
        <w:rPr>
          <w:szCs w:val="22"/>
        </w:rPr>
      </w:pPr>
      <w:r w:rsidRPr="00806593">
        <w:rPr>
          <w:szCs w:val="22"/>
        </w:rPr>
        <w:t>List three designated times when a building Inspector will be required to visit a site.</w:t>
      </w:r>
    </w:p>
    <w:p w14:paraId="7ECE59C6" w14:textId="77777777" w:rsidR="00C50A23" w:rsidRPr="00806593" w:rsidRDefault="00C50A2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D56EDF3" w14:textId="77777777" w:rsidR="00C50A23" w:rsidRPr="00806593" w:rsidRDefault="00C50A2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AF36835" w14:textId="77777777" w:rsidR="00C50A23" w:rsidRPr="00806593" w:rsidRDefault="00C50A2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806593">
        <w:rPr>
          <w:color w:val="FF0000"/>
          <w:szCs w:val="22"/>
          <w:lang w:val="en-US"/>
        </w:rPr>
        <w:t>Foundations, before concrete is poured.</w:t>
      </w:r>
    </w:p>
    <w:p w14:paraId="06F1866F" w14:textId="77777777" w:rsidR="00C50A23" w:rsidRPr="00806593" w:rsidRDefault="00C50A2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806593">
        <w:rPr>
          <w:color w:val="FF0000"/>
          <w:szCs w:val="22"/>
          <w:lang w:val="en-US"/>
        </w:rPr>
        <w:t>Substructure up to DPC.</w:t>
      </w:r>
    </w:p>
    <w:p w14:paraId="7ABF073E" w14:textId="77777777" w:rsidR="00C50A23" w:rsidRPr="00806593" w:rsidRDefault="00C50A2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806593">
        <w:rPr>
          <w:color w:val="FF0000"/>
          <w:szCs w:val="22"/>
          <w:lang w:val="en-US"/>
        </w:rPr>
        <w:t>Superstructure before roof, insulation levels and air flow tests.</w:t>
      </w:r>
    </w:p>
    <w:p w14:paraId="0D85DB33" w14:textId="77777777" w:rsidR="00C50A23" w:rsidRPr="00806593" w:rsidRDefault="00C50A2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806593">
        <w:rPr>
          <w:color w:val="FF0000"/>
          <w:szCs w:val="22"/>
          <w:lang w:val="en-US"/>
        </w:rPr>
        <w:t xml:space="preserve">A final check before signing </w:t>
      </w:r>
      <w:proofErr w:type="gramStart"/>
      <w:r w:rsidRPr="00806593">
        <w:rPr>
          <w:color w:val="FF0000"/>
          <w:szCs w:val="22"/>
          <w:lang w:val="en-US"/>
        </w:rPr>
        <w:t>off, when</w:t>
      </w:r>
      <w:proofErr w:type="gramEnd"/>
      <w:r w:rsidRPr="00806593">
        <w:rPr>
          <w:color w:val="FF0000"/>
          <w:szCs w:val="22"/>
          <w:lang w:val="en-US"/>
        </w:rPr>
        <w:t xml:space="preserve"> they check over the whole project.</w:t>
      </w:r>
    </w:p>
    <w:p w14:paraId="6336E8CD" w14:textId="77777777" w:rsidR="00C50A23" w:rsidRPr="00806593" w:rsidRDefault="00C50A23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4C8DDFEE" w14:textId="77777777" w:rsidR="00C50A23" w:rsidRPr="00806593" w:rsidRDefault="00C50A23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79D49708" w14:textId="77777777" w:rsidR="00C50A23" w:rsidRPr="00806593" w:rsidRDefault="00C50A23" w:rsidP="00806593">
      <w:pPr>
        <w:pStyle w:val="Normalnumberedlist"/>
        <w:numPr>
          <w:ilvl w:val="0"/>
          <w:numId w:val="39"/>
        </w:numPr>
        <w:rPr>
          <w:szCs w:val="22"/>
        </w:rPr>
      </w:pPr>
      <w:r w:rsidRPr="00806593">
        <w:rPr>
          <w:szCs w:val="22"/>
          <w:lang w:val="en-US"/>
        </w:rPr>
        <w:t>What is COW an acronym for?</w:t>
      </w:r>
    </w:p>
    <w:p w14:paraId="6BB30B7C" w14:textId="77777777" w:rsidR="00C50A23" w:rsidRPr="00806593" w:rsidRDefault="00C50A23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806593">
        <w:rPr>
          <w:szCs w:val="22"/>
        </w:rPr>
        <w:t xml:space="preserve">  </w:t>
      </w:r>
    </w:p>
    <w:p w14:paraId="4ECC7E5F" w14:textId="77777777" w:rsidR="00C50A23" w:rsidRPr="00806593" w:rsidRDefault="00C50A2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618D2C3" w14:textId="77777777" w:rsidR="00C50A23" w:rsidRPr="00806593" w:rsidRDefault="00C50A23" w:rsidP="00806593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806593">
        <w:rPr>
          <w:color w:val="FF0000"/>
          <w:szCs w:val="22"/>
        </w:rPr>
        <w:t>Clerk of Works.</w:t>
      </w:r>
    </w:p>
    <w:p w14:paraId="515A4AEC" w14:textId="77777777" w:rsidR="00C50A23" w:rsidRPr="00806593" w:rsidRDefault="00C50A2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FF90F89" w14:textId="77777777" w:rsidR="00C50A23" w:rsidRPr="00806593" w:rsidRDefault="00C50A23" w:rsidP="00806593">
      <w:pPr>
        <w:pStyle w:val="Normalnumberedlist"/>
        <w:numPr>
          <w:ilvl w:val="0"/>
          <w:numId w:val="39"/>
        </w:numPr>
        <w:rPr>
          <w:szCs w:val="22"/>
        </w:rPr>
      </w:pPr>
      <w:r w:rsidRPr="00806593">
        <w:rPr>
          <w:szCs w:val="22"/>
        </w:rPr>
        <w:t>Why is it important to discuss materials/products with manufacturers and suppliers during the planning stage?</w:t>
      </w:r>
    </w:p>
    <w:p w14:paraId="60D5BF67" w14:textId="77777777" w:rsidR="00C50A23" w:rsidRPr="00806593" w:rsidRDefault="00C50A23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31CBAF2" w14:textId="77777777" w:rsidR="00C50A23" w:rsidRPr="00806593" w:rsidRDefault="00C50A23" w:rsidP="00806593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806593">
        <w:rPr>
          <w:color w:val="FF0000"/>
          <w:szCs w:val="22"/>
        </w:rPr>
        <w:t>Manufacturers and suppliers can:</w:t>
      </w:r>
    </w:p>
    <w:p w14:paraId="003C984E" w14:textId="77777777" w:rsidR="00C50A23" w:rsidRPr="00806593" w:rsidRDefault="00C50A23" w:rsidP="00806593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</w:p>
    <w:p w14:paraId="2FAB9945" w14:textId="77777777" w:rsidR="00C50A23" w:rsidRPr="00806593" w:rsidRDefault="00C50A23" w:rsidP="005D651C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806593">
        <w:rPr>
          <w:color w:val="FF0000"/>
          <w:szCs w:val="22"/>
        </w:rPr>
        <w:t xml:space="preserve">inform the client/architect of any </w:t>
      </w:r>
      <w:r w:rsidRPr="00806593">
        <w:rPr>
          <w:color w:val="FF0000"/>
          <w:szCs w:val="22"/>
          <w:lang w:val="en-US"/>
        </w:rPr>
        <w:t>new materials, technical updates and inventions that have been developed or are available</w:t>
      </w:r>
    </w:p>
    <w:p w14:paraId="6523A7A0" w14:textId="77777777" w:rsidR="00C50A23" w:rsidRPr="00806593" w:rsidRDefault="00C50A23" w:rsidP="005D651C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806593">
        <w:rPr>
          <w:color w:val="FF0000"/>
          <w:szCs w:val="22"/>
          <w:lang w:val="en-US"/>
        </w:rPr>
        <w:t>discuss the lead times required, and</w:t>
      </w:r>
    </w:p>
    <w:p w14:paraId="23E2A494" w14:textId="77777777" w:rsidR="00C50A23" w:rsidRPr="00806593" w:rsidRDefault="00C50A23" w:rsidP="005D651C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806593">
        <w:rPr>
          <w:color w:val="FF0000"/>
          <w:szCs w:val="22"/>
          <w:lang w:val="en-US"/>
        </w:rPr>
        <w:t>advise if the materials/products will reduce construction and/or maintenance costs, improve the aesthetics and/or improve energy efficiency.</w:t>
      </w:r>
    </w:p>
    <w:p w14:paraId="48D09A7B" w14:textId="77777777" w:rsidR="00C50A23" w:rsidRPr="00806593" w:rsidRDefault="00C50A23" w:rsidP="00110217">
      <w:pPr>
        <w:rPr>
          <w:rFonts w:cs="Arial"/>
          <w:szCs w:val="22"/>
        </w:rPr>
      </w:pPr>
    </w:p>
    <w:p w14:paraId="05C33CED" w14:textId="77777777" w:rsidR="00C50A23" w:rsidRPr="00806593" w:rsidRDefault="00C50A23" w:rsidP="00B519EA">
      <w:pPr>
        <w:pStyle w:val="Answer"/>
        <w:ind w:left="0"/>
      </w:pPr>
    </w:p>
    <w:p w14:paraId="3B4D1D68" w14:textId="77777777" w:rsidR="00474F67" w:rsidRPr="00806593" w:rsidRDefault="00474F67" w:rsidP="00474F67">
      <w:pPr>
        <w:rPr>
          <w:rFonts w:cs="Arial"/>
          <w:szCs w:val="22"/>
        </w:rPr>
      </w:pPr>
    </w:p>
    <w:p w14:paraId="186DFE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FD858" w14:textId="77777777" w:rsidR="00C50A23" w:rsidRDefault="00C50A23">
      <w:pPr>
        <w:spacing w:before="0" w:after="0"/>
      </w:pPr>
      <w:r>
        <w:separator/>
      </w:r>
    </w:p>
  </w:endnote>
  <w:endnote w:type="continuationSeparator" w:id="0">
    <w:p w14:paraId="325360FE" w14:textId="77777777" w:rsidR="00C50A23" w:rsidRDefault="00C50A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351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4C51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2A0C80E" wp14:editId="2D27965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244DD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CBD3C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0C80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D244DD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CBD3C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2BFEFA8" wp14:editId="7859EE9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D651C">
      <w:fldChar w:fldCharType="begin"/>
    </w:r>
    <w:r w:rsidR="005D651C">
      <w:instrText xml:space="preserve"> NUMPAGES   \* MERGEFORMAT </w:instrText>
    </w:r>
    <w:r w:rsidR="005D651C">
      <w:fldChar w:fldCharType="separate"/>
    </w:r>
    <w:r w:rsidR="00F03E33">
      <w:t>1</w:t>
    </w:r>
    <w:r w:rsidR="005D651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619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93292" w14:textId="77777777" w:rsidR="00C50A23" w:rsidRDefault="00C50A23">
      <w:pPr>
        <w:spacing w:before="0" w:after="0"/>
      </w:pPr>
      <w:r>
        <w:separator/>
      </w:r>
    </w:p>
  </w:footnote>
  <w:footnote w:type="continuationSeparator" w:id="0">
    <w:p w14:paraId="2EA69FBD" w14:textId="77777777" w:rsidR="00C50A23" w:rsidRDefault="00C50A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33A3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B4DF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52EE225" wp14:editId="22A6993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53B7C0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505227" wp14:editId="606CA27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C21B5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F7A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04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7E5B2A"/>
    <w:multiLevelType w:val="hybridMultilevel"/>
    <w:tmpl w:val="3CFE5D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52D7"/>
    <w:multiLevelType w:val="hybridMultilevel"/>
    <w:tmpl w:val="B3D0DF0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E35D0"/>
    <w:multiLevelType w:val="hybridMultilevel"/>
    <w:tmpl w:val="967237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357A8A"/>
    <w:multiLevelType w:val="hybridMultilevel"/>
    <w:tmpl w:val="A344DDAA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84D70"/>
    <w:multiLevelType w:val="hybridMultilevel"/>
    <w:tmpl w:val="26B08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5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6"/>
  </w:num>
  <w:num w:numId="13">
    <w:abstractNumId w:val="15"/>
  </w:num>
  <w:num w:numId="14">
    <w:abstractNumId w:val="22"/>
  </w:num>
  <w:num w:numId="15">
    <w:abstractNumId w:val="13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6"/>
  </w:num>
  <w:num w:numId="36">
    <w:abstractNumId w:val="7"/>
  </w:num>
  <w:num w:numId="37">
    <w:abstractNumId w:val="16"/>
  </w:num>
  <w:num w:numId="38">
    <w:abstractNumId w:val="1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2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D651C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6593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50A23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91210D"/>
  <w15:docId w15:val="{EA336293-D3CC-4661-974E-E2A57765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2021-09-21T11:42:00Z</dcterms:created>
  <dcterms:modified xsi:type="dcterms:W3CDTF">2021-09-23T11:22:00Z</dcterms:modified>
</cp:coreProperties>
</file>