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75EF4" w14:textId="77777777" w:rsidR="00812332" w:rsidRDefault="00812332" w:rsidP="00CB2190">
      <w:pPr>
        <w:pStyle w:val="Unittitle"/>
      </w:pPr>
      <w:r>
        <w:t>3. Construction design principles</w:t>
      </w:r>
    </w:p>
    <w:p w14:paraId="2CB26E77" w14:textId="77777777" w:rsidR="00812332" w:rsidRPr="00E52DF3" w:rsidRDefault="00812332" w:rsidP="00E52DF3">
      <w:pPr>
        <w:pStyle w:val="Heading1"/>
      </w:pPr>
      <w:r w:rsidRPr="00E52DF3">
        <w:t>Worksheet 13: Hierarchal structure (learner)</w:t>
      </w:r>
    </w:p>
    <w:p w14:paraId="54448B12" w14:textId="77777777" w:rsidR="00812332" w:rsidRPr="00FD140D" w:rsidRDefault="00812332" w:rsidP="00FD140D">
      <w:pPr>
        <w:rPr>
          <w:rFonts w:cs="Arial"/>
          <w:color w:val="000000" w:themeColor="text1"/>
        </w:rPr>
      </w:pPr>
      <w:r w:rsidRPr="00FD140D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</w:p>
    <w:p w14:paraId="64980216" w14:textId="77777777" w:rsidR="00812332" w:rsidRPr="00FD140D" w:rsidRDefault="00812332" w:rsidP="00FD140D">
      <w:pPr>
        <w:rPr>
          <w:rFonts w:cs="Arial"/>
          <w:color w:val="000000" w:themeColor="text1"/>
        </w:rPr>
      </w:pPr>
    </w:p>
    <w:p w14:paraId="3694E9F3" w14:textId="77777777" w:rsidR="00812332" w:rsidRDefault="00812332" w:rsidP="00FC0F36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</w:p>
    <w:p w14:paraId="09DFCE98" w14:textId="77777777" w:rsidR="00812332" w:rsidRPr="00FD140D" w:rsidRDefault="00812332" w:rsidP="00FC0F36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 w:rsidRPr="00FD140D">
        <w:rPr>
          <w:rFonts w:cs="Arial"/>
          <w:color w:val="000000" w:themeColor="text1"/>
        </w:rPr>
        <w:t>Client</w:t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6A056359" w14:textId="77777777" w:rsidR="00812332" w:rsidRPr="00FD140D" w:rsidRDefault="00812332">
      <w:pPr>
        <w:rPr>
          <w:rFonts w:cs="Arial"/>
          <w:color w:val="000000" w:themeColor="text1"/>
        </w:rPr>
      </w:pPr>
    </w:p>
    <w:p w14:paraId="6BC14E22" w14:textId="77777777" w:rsidR="00812332" w:rsidRPr="00611DE6" w:rsidRDefault="00812332">
      <w:pPr>
        <w:rPr>
          <w:rFonts w:cs="Arial"/>
          <w:color w:val="000000" w:themeColor="text1"/>
        </w:rPr>
      </w:pPr>
    </w:p>
    <w:p w14:paraId="71DF5167" w14:textId="77777777" w:rsidR="00812332" w:rsidRPr="00611DE6" w:rsidRDefault="00812332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42E1B8" wp14:editId="63DA08B6">
                <wp:simplePos x="0" y="0"/>
                <wp:positionH relativeFrom="column">
                  <wp:posOffset>1647824</wp:posOffset>
                </wp:positionH>
                <wp:positionV relativeFrom="paragraph">
                  <wp:posOffset>884555</wp:posOffset>
                </wp:positionV>
                <wp:extent cx="1153795" cy="733425"/>
                <wp:effectExtent l="38100" t="38100" r="46355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3795" cy="73342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738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9.75pt;margin-top:69.65pt;width:90.85pt;height:57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8D2926" wp14:editId="48707A62">
                <wp:simplePos x="0" y="0"/>
                <wp:positionH relativeFrom="column">
                  <wp:posOffset>968374</wp:posOffset>
                </wp:positionH>
                <wp:positionV relativeFrom="paragraph">
                  <wp:posOffset>4272279</wp:posOffset>
                </wp:positionV>
                <wp:extent cx="45719" cy="854075"/>
                <wp:effectExtent l="76200" t="38100" r="69215" b="603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540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D1741" id="Straight Arrow Connector 13" o:spid="_x0000_s1026" type="#_x0000_t32" style="position:absolute;margin-left:76.25pt;margin-top:336.4pt;width:3.6pt;height:67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13EACE" wp14:editId="7D239535">
                <wp:simplePos x="0" y="0"/>
                <wp:positionH relativeFrom="column">
                  <wp:posOffset>2168525</wp:posOffset>
                </wp:positionH>
                <wp:positionV relativeFrom="paragraph">
                  <wp:posOffset>4253230</wp:posOffset>
                </wp:positionV>
                <wp:extent cx="603250" cy="869950"/>
                <wp:effectExtent l="38100" t="38100" r="6350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869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360BE" id="Straight Arrow Connector 14" o:spid="_x0000_s1026" type="#_x0000_t32" style="position:absolute;margin-left:170.75pt;margin-top:334.9pt;width:47.5pt;height:6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20112E" wp14:editId="3E400686">
                <wp:simplePos x="0" y="0"/>
                <wp:positionH relativeFrom="column">
                  <wp:posOffset>2209800</wp:posOffset>
                </wp:positionH>
                <wp:positionV relativeFrom="paragraph">
                  <wp:posOffset>2788286</wp:posOffset>
                </wp:positionV>
                <wp:extent cx="612775" cy="375920"/>
                <wp:effectExtent l="38100" t="38100" r="53975" b="622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3759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3713C" id="Straight Arrow Connector 12" o:spid="_x0000_s1026" type="#_x0000_t32" style="position:absolute;margin-left:174pt;margin-top:219.55pt;width:48.25pt;height:2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72357" wp14:editId="79238037">
                <wp:simplePos x="0" y="0"/>
                <wp:positionH relativeFrom="column">
                  <wp:posOffset>-200660</wp:posOffset>
                </wp:positionH>
                <wp:positionV relativeFrom="paragraph">
                  <wp:posOffset>1614805</wp:posOffset>
                </wp:positionV>
                <wp:extent cx="2391410" cy="1167130"/>
                <wp:effectExtent l="0" t="0" r="889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4FE1DA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4723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8pt;margin-top:127.15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" fillcolor="white [3201]" strokeweight=".5pt">
                <v:textbox>
                  <w:txbxContent>
                    <w:p w14:paraId="044FE1DA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FAC659" wp14:editId="6C9834A6">
                <wp:simplePos x="0" y="0"/>
                <wp:positionH relativeFrom="column">
                  <wp:posOffset>-142875</wp:posOffset>
                </wp:positionH>
                <wp:positionV relativeFrom="paragraph">
                  <wp:posOffset>3122930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E34D3B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AC659" id="Text Box 5" o:spid="_x0000_s1027" type="#_x0000_t202" style="position:absolute;margin-left:-11.25pt;margin-top:245.9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" fillcolor="white [3201]" strokeweight=".5pt">
                <v:textbox>
                  <w:txbxContent>
                    <w:p w14:paraId="70E34D3B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8A8DC" wp14:editId="00E2D0C6">
                <wp:simplePos x="0" y="0"/>
                <wp:positionH relativeFrom="column">
                  <wp:posOffset>2804160</wp:posOffset>
                </wp:positionH>
                <wp:positionV relativeFrom="paragraph">
                  <wp:posOffset>1546860</wp:posOffset>
                </wp:positionV>
                <wp:extent cx="2391507" cy="1237468"/>
                <wp:effectExtent l="0" t="0" r="889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56C95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8A8DC" id="Text Box 6" o:spid="_x0000_s1028" type="#_x0000_t202" style="position:absolute;margin-left:220.8pt;margin-top:121.8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" fillcolor="white [3201]" strokeweight=".5pt">
                <v:textbox>
                  <w:txbxContent>
                    <w:p w14:paraId="15856C95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6FEF09" wp14:editId="1931DB1B">
                <wp:simplePos x="0" y="0"/>
                <wp:positionH relativeFrom="column">
                  <wp:posOffset>2181225</wp:posOffset>
                </wp:positionH>
                <wp:positionV relativeFrom="paragraph">
                  <wp:posOffset>2025015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2733" id="Straight Arrow Connector 16" o:spid="_x0000_s1026" type="#_x0000_t32" style="position:absolute;margin-left:171.75pt;margin-top:159.45pt;width:48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cgetvd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AF4794" wp14:editId="6759D3C4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87F0E" id="Straight Arrow Connector 7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itIO&#10;o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1DE3F9" wp14:editId="21BFC0D8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CBD77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5DBD6" wp14:editId="7CDF7183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E6E6B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5DBD6" id="Text Box 9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" fillcolor="white [3212]" strokecolor="black [3200]">
                <v:stroke joinstyle="round"/>
                <v:textbox>
                  <w:txbxContent>
                    <w:p w14:paraId="262E6E6B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12A774" wp14:editId="1DAEC02B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5575DF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2A774" id="Text Box 15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" fillcolor="white [3201]" strokeweight=".5pt">
                <v:textbox>
                  <w:txbxContent>
                    <w:p w14:paraId="115575DF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0EFFD8" wp14:editId="5E79F395">
                <wp:simplePos x="0" y="0"/>
                <wp:positionH relativeFrom="column">
                  <wp:posOffset>2799471</wp:posOffset>
                </wp:positionH>
                <wp:positionV relativeFrom="paragraph">
                  <wp:posOffset>5162403</wp:posOffset>
                </wp:positionV>
                <wp:extent cx="2391507" cy="1167619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04EDA0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EFFD8" id="Text Box 17" o:spid="_x0000_s1031" type="#_x0000_t202" style="position:absolute;margin-left:220.45pt;margin-top:406.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" fillcolor="white [3201]" strokeweight=".5pt">
                <v:textbox>
                  <w:txbxContent>
                    <w:p w14:paraId="5204EDA0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828D79" wp14:editId="367A157A">
                <wp:simplePos x="0" y="0"/>
                <wp:positionH relativeFrom="column">
                  <wp:posOffset>-269631</wp:posOffset>
                </wp:positionH>
                <wp:positionV relativeFrom="paragraph">
                  <wp:posOffset>5146430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6DF4E5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28D79" id="Text Box 18" o:spid="_x0000_s1032" type="#_x0000_t202" style="position:absolute;margin-left:-21.25pt;margin-top:405.25pt;width:188.3pt;height:9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" fillcolor="white [3201]" strokeweight=".5pt">
                <v:textbox>
                  <w:txbxContent>
                    <w:p w14:paraId="4A6DF4E5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1790F2" w14:textId="77777777" w:rsidR="00474F67" w:rsidRDefault="00474F67" w:rsidP="00474F67">
      <w:pPr>
        <w:rPr>
          <w:rFonts w:cs="Arial"/>
          <w:szCs w:val="22"/>
        </w:rPr>
      </w:pPr>
    </w:p>
    <w:p w14:paraId="11207CBE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91F8" w14:textId="77777777" w:rsidR="00812332" w:rsidRDefault="00812332">
      <w:pPr>
        <w:spacing w:before="0" w:after="0"/>
      </w:pPr>
      <w:r>
        <w:separator/>
      </w:r>
    </w:p>
  </w:endnote>
  <w:endnote w:type="continuationSeparator" w:id="0">
    <w:p w14:paraId="3136D5DC" w14:textId="77777777" w:rsidR="00812332" w:rsidRDefault="008123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5BF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AFB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49273B1" wp14:editId="516CFE8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FD516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328C51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9273B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AFD516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328C51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D6D67D8" wp14:editId="4935AB6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12332">
      <w:fldChar w:fldCharType="begin"/>
    </w:r>
    <w:r w:rsidR="00812332">
      <w:instrText xml:space="preserve"> NUMPAGES   \* MERGEFORMAT </w:instrText>
    </w:r>
    <w:r w:rsidR="00812332">
      <w:fldChar w:fldCharType="separate"/>
    </w:r>
    <w:r w:rsidR="00F03E33">
      <w:t>1</w:t>
    </w:r>
    <w:r w:rsidR="0081233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1BECF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E3CEC" w14:textId="77777777" w:rsidR="00812332" w:rsidRDefault="00812332">
      <w:pPr>
        <w:spacing w:before="0" w:after="0"/>
      </w:pPr>
      <w:r>
        <w:separator/>
      </w:r>
    </w:p>
  </w:footnote>
  <w:footnote w:type="continuationSeparator" w:id="0">
    <w:p w14:paraId="173FD0ED" w14:textId="77777777" w:rsidR="00812332" w:rsidRDefault="008123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42F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7AB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ADE20D9" wp14:editId="569EEC7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5D2FB9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9E25D96" wp14:editId="6C2CFA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7E56E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452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33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12332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C3BA5"/>
  <w15:docId w15:val="{869ED3BA-1EDE-4BDA-90CD-BB051FA12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2021-09-21T11:42:00Z</dcterms:created>
  <dcterms:modified xsi:type="dcterms:W3CDTF">2021-09-21T11:43:00Z</dcterms:modified>
</cp:coreProperties>
</file>