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AF007" w14:textId="77777777" w:rsidR="00DB7D62" w:rsidRDefault="00DB7D62" w:rsidP="00886C5B">
      <w:pPr>
        <w:pStyle w:val="Unittitle"/>
      </w:pPr>
      <w:r>
        <w:t>3. Construction design principles</w:t>
      </w:r>
    </w:p>
    <w:p w14:paraId="21C73CBF" w14:textId="77777777" w:rsidR="00DB7D62" w:rsidRPr="00886C5B" w:rsidRDefault="00DB7D62" w:rsidP="00886C5B">
      <w:pPr>
        <w:pStyle w:val="Heading1"/>
      </w:pPr>
      <w:r w:rsidRPr="00886C5B">
        <w:t>Worksheet 15: Planning permission (2) (learner)</w:t>
      </w:r>
    </w:p>
    <w:p w14:paraId="73723D21" w14:textId="4EF272A2" w:rsidR="00DB7D62" w:rsidRPr="00BD0110" w:rsidRDefault="00DB7D62" w:rsidP="00BD0110">
      <w:pPr>
        <w:pStyle w:val="ListParagraph"/>
        <w:numPr>
          <w:ilvl w:val="0"/>
          <w:numId w:val="38"/>
        </w:numPr>
        <w:ind w:left="357" w:hanging="357"/>
        <w:rPr>
          <w:rFonts w:cs="Arial"/>
          <w:szCs w:val="22"/>
        </w:rPr>
      </w:pPr>
      <w:r w:rsidRPr="00BD0110">
        <w:rPr>
          <w:rFonts w:cs="Arial"/>
          <w:szCs w:val="22"/>
        </w:rPr>
        <w:t>List the three main methods of appealing against a declined planning application.</w:t>
      </w:r>
    </w:p>
    <w:p w14:paraId="00A021B7" w14:textId="77777777" w:rsidR="00DB7D62" w:rsidRPr="00BD0110" w:rsidRDefault="00DB7D62" w:rsidP="00453E72">
      <w:pPr>
        <w:rPr>
          <w:rFonts w:cs="Arial"/>
          <w:szCs w:val="22"/>
        </w:rPr>
      </w:pPr>
    </w:p>
    <w:p w14:paraId="1A3A0D60" w14:textId="77777777" w:rsidR="00DB7D62" w:rsidRPr="00BD0110" w:rsidRDefault="00DB7D62" w:rsidP="00453E72">
      <w:pPr>
        <w:rPr>
          <w:rFonts w:cs="Arial"/>
          <w:szCs w:val="22"/>
        </w:rPr>
      </w:pPr>
    </w:p>
    <w:p w14:paraId="401FCF94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F6B2C7C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6D964665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3917771E" w14:textId="77777777" w:rsidR="00DB7D62" w:rsidRPr="00BD0110" w:rsidRDefault="00DB7D62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54419F6D" w14:textId="2FCD14BF" w:rsidR="00DB7D62" w:rsidRPr="00BD0110" w:rsidRDefault="00DB7D62" w:rsidP="00BD0110">
      <w:pPr>
        <w:pStyle w:val="Answernumbered"/>
        <w:numPr>
          <w:ilvl w:val="0"/>
          <w:numId w:val="38"/>
        </w:numPr>
        <w:ind w:left="357" w:hanging="357"/>
        <w:rPr>
          <w:szCs w:val="22"/>
        </w:rPr>
      </w:pPr>
      <w:r w:rsidRPr="00BD0110">
        <w:rPr>
          <w:szCs w:val="22"/>
        </w:rPr>
        <w:t>State the purpose of a feasibility study.</w:t>
      </w:r>
    </w:p>
    <w:p w14:paraId="748DF727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054F9C37" w14:textId="77777777" w:rsidR="00DB7D62" w:rsidRPr="00BD0110" w:rsidRDefault="00DB7D62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</w:p>
    <w:p w14:paraId="5A28A5FF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475146E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7A9DB645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0F666E01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796D66E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0AD3166" w14:textId="77777777" w:rsidR="00DB7D62" w:rsidRPr="00BD0110" w:rsidRDefault="00DB7D62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2F4CDE10" w14:textId="3558F205" w:rsidR="00DB7D62" w:rsidRPr="00BD0110" w:rsidRDefault="00DB7D62" w:rsidP="00BD0110">
      <w:pPr>
        <w:pStyle w:val="ListParagraph"/>
        <w:numPr>
          <w:ilvl w:val="0"/>
          <w:numId w:val="38"/>
        </w:numPr>
        <w:ind w:left="357" w:hanging="357"/>
        <w:rPr>
          <w:rFonts w:cs="Arial"/>
          <w:szCs w:val="22"/>
        </w:rPr>
      </w:pPr>
      <w:r w:rsidRPr="00BD0110">
        <w:rPr>
          <w:rFonts w:cs="Arial"/>
          <w:szCs w:val="22"/>
        </w:rPr>
        <w:t>State the purpose of carrying out a Wildlife Assessment Check.</w:t>
      </w:r>
    </w:p>
    <w:p w14:paraId="32EFD4A5" w14:textId="77777777" w:rsidR="00DB7D62" w:rsidRPr="00BD0110" w:rsidRDefault="00DB7D62" w:rsidP="00453E72">
      <w:pPr>
        <w:rPr>
          <w:rFonts w:cs="Arial"/>
          <w:szCs w:val="22"/>
        </w:rPr>
      </w:pPr>
    </w:p>
    <w:p w14:paraId="35BD86B3" w14:textId="77777777" w:rsidR="00DB7D62" w:rsidRPr="00BD0110" w:rsidRDefault="00DB7D62" w:rsidP="00453E72">
      <w:pPr>
        <w:rPr>
          <w:rFonts w:cs="Arial"/>
          <w:color w:val="FF0000"/>
          <w:szCs w:val="22"/>
        </w:rPr>
      </w:pPr>
      <w:r w:rsidRPr="00BD0110">
        <w:rPr>
          <w:rFonts w:cs="Arial"/>
          <w:color w:val="FF0000"/>
          <w:szCs w:val="22"/>
        </w:rPr>
        <w:tab/>
      </w:r>
    </w:p>
    <w:p w14:paraId="42E542D1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704111D5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0B560447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7DEEE0D8" w14:textId="77777777" w:rsidR="00DB7D62" w:rsidRPr="00BD0110" w:rsidRDefault="00DB7D62" w:rsidP="00453E72">
      <w:pPr>
        <w:rPr>
          <w:rFonts w:cs="Arial"/>
          <w:color w:val="FF0000"/>
          <w:szCs w:val="22"/>
        </w:rPr>
      </w:pPr>
    </w:p>
    <w:p w14:paraId="5034C27E" w14:textId="45446AD2" w:rsidR="00DB7D62" w:rsidRPr="00BD0110" w:rsidRDefault="00DB7D62" w:rsidP="00BD0110">
      <w:pPr>
        <w:pStyle w:val="Normalnumberedlist"/>
        <w:numPr>
          <w:ilvl w:val="0"/>
          <w:numId w:val="38"/>
        </w:numPr>
        <w:ind w:left="357" w:hanging="357"/>
        <w:rPr>
          <w:szCs w:val="22"/>
        </w:rPr>
      </w:pPr>
      <w:r w:rsidRPr="00BD0110">
        <w:rPr>
          <w:szCs w:val="22"/>
        </w:rPr>
        <w:t>State the act under which an infestation of Japanese knotweed must be reported.</w:t>
      </w:r>
    </w:p>
    <w:p w14:paraId="131637B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6641616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8B0231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83EB55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8BFCD3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13034D0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166B8C7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CCB5A05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04966B6" w14:textId="04E9E564" w:rsidR="00DB7D62" w:rsidRPr="00BD0110" w:rsidRDefault="00DB7D62" w:rsidP="00BD0110">
      <w:pPr>
        <w:pStyle w:val="Normalnumberedlist"/>
        <w:numPr>
          <w:ilvl w:val="0"/>
          <w:numId w:val="38"/>
        </w:numPr>
        <w:ind w:left="357" w:hanging="357"/>
        <w:rPr>
          <w:szCs w:val="22"/>
          <w:lang w:val="en-US"/>
        </w:rPr>
      </w:pPr>
      <w:r w:rsidRPr="00BD0110">
        <w:rPr>
          <w:szCs w:val="22"/>
          <w:lang w:val="en-US"/>
        </w:rPr>
        <w:t>Apart from a heavy fine, state any other costs incurred if an individual or business is found to have carried out work in an SSSI without the correct permissions.</w:t>
      </w:r>
    </w:p>
    <w:p w14:paraId="1AF5FA7C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BD0110">
        <w:rPr>
          <w:szCs w:val="22"/>
          <w:lang w:val="en-US"/>
        </w:rPr>
        <w:tab/>
      </w:r>
    </w:p>
    <w:p w14:paraId="69971A86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  <w:lang w:val="en-US"/>
        </w:rPr>
      </w:pPr>
    </w:p>
    <w:p w14:paraId="64E166BC" w14:textId="77777777" w:rsidR="00DB7D62" w:rsidRPr="00BD0110" w:rsidRDefault="00DB7D62" w:rsidP="00356A38">
      <w:pPr>
        <w:pStyle w:val="Normalnumberedlist"/>
        <w:numPr>
          <w:ilvl w:val="0"/>
          <w:numId w:val="0"/>
        </w:numPr>
        <w:ind w:left="720"/>
        <w:rPr>
          <w:color w:val="FF0000"/>
          <w:szCs w:val="22"/>
        </w:rPr>
      </w:pPr>
    </w:p>
    <w:p w14:paraId="753D4C7D" w14:textId="77777777" w:rsidR="00474F67" w:rsidRPr="00BD0110" w:rsidRDefault="00474F67" w:rsidP="00474F67">
      <w:pPr>
        <w:rPr>
          <w:rFonts w:cs="Arial"/>
          <w:szCs w:val="22"/>
        </w:rPr>
      </w:pPr>
    </w:p>
    <w:p w14:paraId="4BAC58E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0CEC3" w14:textId="77777777" w:rsidR="00DB7D62" w:rsidRDefault="00DB7D62">
      <w:pPr>
        <w:spacing w:before="0" w:after="0"/>
      </w:pPr>
      <w:r>
        <w:separator/>
      </w:r>
    </w:p>
  </w:endnote>
  <w:endnote w:type="continuationSeparator" w:id="0">
    <w:p w14:paraId="2DA74BFB" w14:textId="77777777" w:rsidR="00DB7D62" w:rsidRDefault="00DB7D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327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534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3EC1A36" wp14:editId="23B6739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0F6F07B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C74748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C1A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40F6F07B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C74748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7C555F" wp14:editId="21E3F33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2943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AD183" w14:textId="77777777" w:rsidR="00DB7D62" w:rsidRDefault="00DB7D62">
      <w:pPr>
        <w:spacing w:before="0" w:after="0"/>
      </w:pPr>
      <w:r>
        <w:separator/>
      </w:r>
    </w:p>
  </w:footnote>
  <w:footnote w:type="continuationSeparator" w:id="0">
    <w:p w14:paraId="3F75ED1D" w14:textId="77777777" w:rsidR="00DB7D62" w:rsidRDefault="00DB7D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E86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FA7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5C5FE81" wp14:editId="27C1775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F76625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40B8A89" wp14:editId="09CE8C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9269E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2B3E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6698C"/>
    <w:multiLevelType w:val="hybridMultilevel"/>
    <w:tmpl w:val="C302D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9E46C1"/>
    <w:multiLevelType w:val="hybridMultilevel"/>
    <w:tmpl w:val="5ACE2646"/>
    <w:lvl w:ilvl="0" w:tplc="FABA3C62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2405FF"/>
    <w:multiLevelType w:val="hybridMultilevel"/>
    <w:tmpl w:val="0EA66A2A"/>
    <w:lvl w:ilvl="0" w:tplc="FABA3C6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584EC4"/>
    <w:multiLevelType w:val="hybridMultilevel"/>
    <w:tmpl w:val="D3B673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33925"/>
    <w:multiLevelType w:val="hybridMultilevel"/>
    <w:tmpl w:val="A8B4ACCC"/>
    <w:lvl w:ilvl="0" w:tplc="0809000F">
      <w:start w:val="1"/>
      <w:numFmt w:val="decimal"/>
      <w:lvlText w:val="%1."/>
      <w:lvlJc w:val="left"/>
      <w:pPr>
        <w:ind w:left="72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6" w:hanging="360"/>
      </w:pPr>
    </w:lvl>
    <w:lvl w:ilvl="2" w:tplc="0809001B" w:tentative="1">
      <w:start w:val="1"/>
      <w:numFmt w:val="lowerRoman"/>
      <w:lvlText w:val="%3."/>
      <w:lvlJc w:val="right"/>
      <w:pPr>
        <w:ind w:left="1806" w:hanging="180"/>
      </w:pPr>
    </w:lvl>
    <w:lvl w:ilvl="3" w:tplc="0809000F" w:tentative="1">
      <w:start w:val="1"/>
      <w:numFmt w:val="decimal"/>
      <w:lvlText w:val="%4."/>
      <w:lvlJc w:val="left"/>
      <w:pPr>
        <w:ind w:left="2526" w:hanging="360"/>
      </w:pPr>
    </w:lvl>
    <w:lvl w:ilvl="4" w:tplc="08090019" w:tentative="1">
      <w:start w:val="1"/>
      <w:numFmt w:val="lowerLetter"/>
      <w:lvlText w:val="%5."/>
      <w:lvlJc w:val="left"/>
      <w:pPr>
        <w:ind w:left="3246" w:hanging="360"/>
      </w:pPr>
    </w:lvl>
    <w:lvl w:ilvl="5" w:tplc="0809001B" w:tentative="1">
      <w:start w:val="1"/>
      <w:numFmt w:val="lowerRoman"/>
      <w:lvlText w:val="%6."/>
      <w:lvlJc w:val="right"/>
      <w:pPr>
        <w:ind w:left="3966" w:hanging="180"/>
      </w:pPr>
    </w:lvl>
    <w:lvl w:ilvl="6" w:tplc="0809000F" w:tentative="1">
      <w:start w:val="1"/>
      <w:numFmt w:val="decimal"/>
      <w:lvlText w:val="%7."/>
      <w:lvlJc w:val="left"/>
      <w:pPr>
        <w:ind w:left="4686" w:hanging="360"/>
      </w:pPr>
    </w:lvl>
    <w:lvl w:ilvl="7" w:tplc="08090019" w:tentative="1">
      <w:start w:val="1"/>
      <w:numFmt w:val="lowerLetter"/>
      <w:lvlText w:val="%8."/>
      <w:lvlJc w:val="left"/>
      <w:pPr>
        <w:ind w:left="5406" w:hanging="360"/>
      </w:pPr>
    </w:lvl>
    <w:lvl w:ilvl="8" w:tplc="08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21"/>
  </w:num>
  <w:num w:numId="5">
    <w:abstractNumId w:val="8"/>
  </w:num>
  <w:num w:numId="6">
    <w:abstractNumId w:val="20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6"/>
  </w:num>
  <w:num w:numId="13">
    <w:abstractNumId w:val="15"/>
  </w:num>
  <w:num w:numId="14">
    <w:abstractNumId w:val="23"/>
  </w:num>
  <w:num w:numId="15">
    <w:abstractNumId w:val="11"/>
  </w:num>
  <w:num w:numId="16">
    <w:abstractNumId w:val="7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7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4"/>
  </w:num>
  <w:num w:numId="28">
    <w:abstractNumId w:val="9"/>
    <w:lvlOverride w:ilvl="0">
      <w:startOverride w:val="1"/>
    </w:lvlOverride>
  </w:num>
  <w:num w:numId="29">
    <w:abstractNumId w:val="25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6"/>
  </w:num>
  <w:num w:numId="36">
    <w:abstractNumId w:val="14"/>
  </w:num>
  <w:num w:numId="37">
    <w:abstractNumId w:val="13"/>
  </w:num>
  <w:num w:numId="38">
    <w:abstractNumId w:val="18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D6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D0110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B7D62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5C0789"/>
  <w15:docId w15:val="{B16AB72B-F217-402B-B467-778D0B3E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D0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2021-09-21T11:45:00Z</dcterms:created>
  <dcterms:modified xsi:type="dcterms:W3CDTF">2021-09-23T08:01:00Z</dcterms:modified>
</cp:coreProperties>
</file>