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C1826" w14:textId="77777777" w:rsidR="00426007" w:rsidRDefault="00426007" w:rsidP="006C51C5">
      <w:pPr>
        <w:pStyle w:val="Unittitle"/>
      </w:pPr>
      <w:r>
        <w:t>3. Construction design principles</w:t>
      </w:r>
    </w:p>
    <w:p w14:paraId="4D671C9B" w14:textId="77777777" w:rsidR="00426007" w:rsidRPr="006C51C5" w:rsidRDefault="00426007" w:rsidP="006C51C5">
      <w:pPr>
        <w:pStyle w:val="Heading1"/>
      </w:pPr>
      <w:r w:rsidRPr="006C51C5">
        <w:t>Worksheet 15: Planning permission (2) (tutor)</w:t>
      </w:r>
    </w:p>
    <w:p w14:paraId="07C145FF" w14:textId="6980D9DD" w:rsidR="00426007" w:rsidRPr="00CE4B49" w:rsidRDefault="00426007" w:rsidP="00CE4B49">
      <w:pPr>
        <w:pStyle w:val="Normalnumberedlist"/>
      </w:pPr>
      <w:r w:rsidRPr="00CE4B49">
        <w:t>List the three main methods of appealing against a declined planning application.</w:t>
      </w:r>
    </w:p>
    <w:p w14:paraId="1CA6F964" w14:textId="77777777" w:rsidR="00426007" w:rsidRPr="00CE4B49" w:rsidRDefault="00426007" w:rsidP="00453E72">
      <w:pPr>
        <w:rPr>
          <w:rFonts w:cs="Arial"/>
          <w:szCs w:val="22"/>
        </w:rPr>
      </w:pPr>
    </w:p>
    <w:p w14:paraId="4CBA3C2E" w14:textId="3AC7FDCC" w:rsidR="00426007" w:rsidRPr="00CE4B49" w:rsidRDefault="00426007" w:rsidP="00CE4B49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CE4B49">
        <w:rPr>
          <w:rFonts w:cs="Arial"/>
          <w:color w:val="FF0000"/>
          <w:szCs w:val="22"/>
        </w:rPr>
        <w:t xml:space="preserve">Written representation. </w:t>
      </w:r>
      <w:r w:rsidRPr="00CE4B49">
        <w:rPr>
          <w:rFonts w:cs="Arial"/>
          <w:color w:val="FF0000"/>
          <w:szCs w:val="22"/>
        </w:rPr>
        <w:tab/>
      </w:r>
    </w:p>
    <w:p w14:paraId="1FA39C29" w14:textId="25603DDF" w:rsidR="00426007" w:rsidRPr="00CE4B49" w:rsidRDefault="00426007" w:rsidP="00CE4B49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CE4B49">
        <w:rPr>
          <w:rFonts w:cs="Arial"/>
          <w:color w:val="FF0000"/>
          <w:szCs w:val="22"/>
        </w:rPr>
        <w:t>A hearing.</w:t>
      </w:r>
      <w:r w:rsidRPr="00CE4B49">
        <w:rPr>
          <w:rFonts w:cs="Arial"/>
          <w:color w:val="FF0000"/>
          <w:szCs w:val="22"/>
        </w:rPr>
        <w:tab/>
        <w:t xml:space="preserve"> </w:t>
      </w:r>
    </w:p>
    <w:p w14:paraId="62AA9680" w14:textId="783267C7" w:rsidR="00426007" w:rsidRPr="00CE4B49" w:rsidRDefault="00426007" w:rsidP="00CE4B49">
      <w:pPr>
        <w:pStyle w:val="ListParagraph"/>
        <w:numPr>
          <w:ilvl w:val="0"/>
          <w:numId w:val="38"/>
        </w:numPr>
        <w:rPr>
          <w:rFonts w:cs="Arial"/>
          <w:color w:val="FF0000"/>
          <w:szCs w:val="22"/>
        </w:rPr>
      </w:pPr>
      <w:r w:rsidRPr="00CE4B49">
        <w:rPr>
          <w:rFonts w:cs="Arial"/>
          <w:color w:val="FF0000"/>
          <w:szCs w:val="22"/>
        </w:rPr>
        <w:t>A public inquiry.</w:t>
      </w:r>
    </w:p>
    <w:p w14:paraId="455CA2E3" w14:textId="77777777" w:rsidR="00426007" w:rsidRPr="00CE4B49" w:rsidRDefault="00426007" w:rsidP="00453E72">
      <w:pPr>
        <w:rPr>
          <w:rFonts w:cs="Arial"/>
          <w:szCs w:val="22"/>
        </w:rPr>
      </w:pPr>
      <w:r w:rsidRPr="00CE4B49">
        <w:rPr>
          <w:rFonts w:cs="Arial"/>
          <w:szCs w:val="22"/>
        </w:rPr>
        <w:t xml:space="preserve"> </w:t>
      </w:r>
    </w:p>
    <w:p w14:paraId="0DE1B802" w14:textId="77777777" w:rsidR="00426007" w:rsidRPr="00CE4B49" w:rsidRDefault="00426007" w:rsidP="00453E72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275CDA87" w14:textId="6F44F5DC" w:rsidR="00426007" w:rsidRPr="00CE4B49" w:rsidRDefault="00426007" w:rsidP="00CE4B49">
      <w:pPr>
        <w:pStyle w:val="Normalnumberedlist"/>
      </w:pPr>
      <w:r w:rsidRPr="00CE4B49">
        <w:t>State the purpose of a feasibility study.</w:t>
      </w:r>
    </w:p>
    <w:p w14:paraId="3038308E" w14:textId="77777777" w:rsidR="00426007" w:rsidRPr="00CE4B49" w:rsidRDefault="00426007" w:rsidP="00453E72">
      <w:pPr>
        <w:pStyle w:val="Answernumbered"/>
        <w:numPr>
          <w:ilvl w:val="0"/>
          <w:numId w:val="0"/>
        </w:numPr>
        <w:rPr>
          <w:szCs w:val="22"/>
        </w:rPr>
      </w:pPr>
    </w:p>
    <w:p w14:paraId="76AB844F" w14:textId="77777777" w:rsidR="00426007" w:rsidRPr="00CE4B49" w:rsidRDefault="00426007" w:rsidP="00CE4B49">
      <w:pPr>
        <w:pStyle w:val="Answernumbered"/>
        <w:numPr>
          <w:ilvl w:val="0"/>
          <w:numId w:val="0"/>
        </w:numPr>
        <w:ind w:left="357"/>
        <w:rPr>
          <w:color w:val="FF0000"/>
          <w:szCs w:val="22"/>
        </w:rPr>
      </w:pPr>
      <w:r w:rsidRPr="00CE4B49">
        <w:rPr>
          <w:color w:val="FF0000"/>
          <w:szCs w:val="22"/>
          <w:lang w:val="en-US"/>
        </w:rPr>
        <w:t xml:space="preserve">A feasibility study is carried out in the very early stages of a project. Its purpose is to ascertain whether the whole project is going to be viable and if it will meet the needs of the client/customer. It also examines what barriers (if any) are in the way, what the demand may be for the development and whether it will make a profit.  </w:t>
      </w:r>
    </w:p>
    <w:p w14:paraId="2CFFCAE7" w14:textId="77777777" w:rsidR="00426007" w:rsidRPr="00CE4B49" w:rsidRDefault="00426007" w:rsidP="007B5AA5">
      <w:pPr>
        <w:pStyle w:val="Answernumbered"/>
        <w:numPr>
          <w:ilvl w:val="0"/>
          <w:numId w:val="0"/>
        </w:numPr>
        <w:ind w:left="720"/>
        <w:rPr>
          <w:color w:val="FF0000"/>
          <w:szCs w:val="22"/>
        </w:rPr>
      </w:pPr>
      <w:r w:rsidRPr="00CE4B49">
        <w:rPr>
          <w:color w:val="FF0000"/>
          <w:szCs w:val="22"/>
          <w:lang w:val="en-US"/>
        </w:rPr>
        <w:t xml:space="preserve"> </w:t>
      </w:r>
    </w:p>
    <w:p w14:paraId="6C17D1AA" w14:textId="77777777" w:rsidR="00426007" w:rsidRPr="00CE4B49" w:rsidRDefault="00426007" w:rsidP="00453E72">
      <w:pPr>
        <w:pStyle w:val="Answernumbered"/>
        <w:numPr>
          <w:ilvl w:val="0"/>
          <w:numId w:val="0"/>
        </w:numPr>
        <w:rPr>
          <w:color w:val="000000" w:themeColor="text1"/>
          <w:szCs w:val="22"/>
        </w:rPr>
      </w:pPr>
    </w:p>
    <w:p w14:paraId="68D3471D" w14:textId="4398EEC9" w:rsidR="00426007" w:rsidRPr="00CE4B49" w:rsidRDefault="00426007" w:rsidP="00CE4B49">
      <w:pPr>
        <w:pStyle w:val="Normalnumberedlist"/>
      </w:pPr>
      <w:r w:rsidRPr="00CE4B49">
        <w:t>State the purpose of carrying out a Wildlife Assessment Check.</w:t>
      </w:r>
    </w:p>
    <w:p w14:paraId="0C5C1428" w14:textId="77777777" w:rsidR="00426007" w:rsidRPr="00CE4B49" w:rsidRDefault="00426007" w:rsidP="00453E72">
      <w:pPr>
        <w:rPr>
          <w:rFonts w:cs="Arial"/>
          <w:szCs w:val="22"/>
        </w:rPr>
      </w:pPr>
    </w:p>
    <w:p w14:paraId="437DF63B" w14:textId="77777777" w:rsidR="00426007" w:rsidRPr="00CE4B49" w:rsidRDefault="00426007" w:rsidP="00CE4B49">
      <w:pPr>
        <w:ind w:left="357"/>
        <w:rPr>
          <w:rFonts w:cs="Arial"/>
          <w:color w:val="FF0000"/>
          <w:szCs w:val="22"/>
        </w:rPr>
      </w:pPr>
      <w:r w:rsidRPr="00CE4B49">
        <w:rPr>
          <w:rFonts w:cs="Arial"/>
          <w:color w:val="FF0000"/>
          <w:szCs w:val="22"/>
        </w:rPr>
        <w:t>To record all fauna and flora on the site and the surrounding areas. The result can inform the decision of whether a planning application can go ahead and, if any endangered habitat, protected or vulnerable species are found, the special measures that should be implemented.</w:t>
      </w:r>
    </w:p>
    <w:p w14:paraId="525C1C02" w14:textId="77777777" w:rsidR="00426007" w:rsidRPr="00CE4B49" w:rsidRDefault="00426007" w:rsidP="00453E72">
      <w:pPr>
        <w:rPr>
          <w:rFonts w:cs="Arial"/>
          <w:color w:val="FF0000"/>
          <w:szCs w:val="22"/>
        </w:rPr>
      </w:pPr>
      <w:r w:rsidRPr="00CE4B49">
        <w:rPr>
          <w:rFonts w:cs="Arial"/>
          <w:color w:val="FF0000"/>
          <w:szCs w:val="22"/>
        </w:rPr>
        <w:tab/>
      </w:r>
    </w:p>
    <w:p w14:paraId="32AB6C1E" w14:textId="5D0D6438" w:rsidR="00426007" w:rsidRPr="00CE4B49" w:rsidRDefault="00426007" w:rsidP="00CE4B49">
      <w:pPr>
        <w:pStyle w:val="Normalnumberedlist"/>
      </w:pPr>
      <w:r w:rsidRPr="00CE4B49">
        <w:t>State the act under which an infestation of Japanese knotweed must be reported.</w:t>
      </w:r>
    </w:p>
    <w:p w14:paraId="755F8A3F" w14:textId="77777777" w:rsidR="00426007" w:rsidRPr="00CE4B49" w:rsidRDefault="00426007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D477A6F" w14:textId="77777777" w:rsidR="00426007" w:rsidRPr="00CE4B49" w:rsidRDefault="00426007" w:rsidP="00CE4B49">
      <w:pPr>
        <w:pStyle w:val="Normalnumberedlist"/>
        <w:numPr>
          <w:ilvl w:val="0"/>
          <w:numId w:val="0"/>
        </w:numPr>
        <w:ind w:firstLine="363"/>
        <w:rPr>
          <w:color w:val="FF0000"/>
          <w:szCs w:val="22"/>
          <w:lang w:val="en-US"/>
        </w:rPr>
      </w:pPr>
      <w:r w:rsidRPr="00CE4B49">
        <w:rPr>
          <w:color w:val="FF0000"/>
          <w:szCs w:val="22"/>
          <w:lang w:val="en-US"/>
        </w:rPr>
        <w:t>The Wildlife and Countryside Act 1981.</w:t>
      </w:r>
    </w:p>
    <w:p w14:paraId="6A30F5B9" w14:textId="77777777" w:rsidR="00426007" w:rsidRPr="00CE4B49" w:rsidRDefault="00426007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734FAEB8" w14:textId="77777777" w:rsidR="00426007" w:rsidRPr="00CE4B49" w:rsidRDefault="00426007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52EEB3FE" w14:textId="65CA91F5" w:rsidR="00426007" w:rsidRPr="00CE4B49" w:rsidRDefault="00426007" w:rsidP="00CE4B49">
      <w:pPr>
        <w:pStyle w:val="Normalnumberedlist"/>
      </w:pPr>
      <w:r w:rsidRPr="00CE4B49">
        <w:t>Apart from a heavy fine, state any other costs incurred if an individual or business is found to have carried out work in an SSSI without the correct permissions.</w:t>
      </w:r>
    </w:p>
    <w:p w14:paraId="2A7BE786" w14:textId="77777777" w:rsidR="00426007" w:rsidRPr="00CE4B49" w:rsidRDefault="00426007" w:rsidP="00356A38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  <w:r w:rsidRPr="00CE4B49">
        <w:rPr>
          <w:szCs w:val="22"/>
          <w:lang w:val="en-US"/>
        </w:rPr>
        <w:tab/>
      </w:r>
    </w:p>
    <w:p w14:paraId="6E6DC7C2" w14:textId="77777777" w:rsidR="00426007" w:rsidRPr="00CE4B49" w:rsidRDefault="00426007" w:rsidP="00CE4B49">
      <w:pPr>
        <w:pStyle w:val="Normalnumberedlist"/>
        <w:numPr>
          <w:ilvl w:val="0"/>
          <w:numId w:val="0"/>
        </w:numPr>
        <w:ind w:left="357"/>
        <w:rPr>
          <w:color w:val="FF0000"/>
          <w:szCs w:val="22"/>
        </w:rPr>
      </w:pPr>
      <w:r w:rsidRPr="00CE4B49">
        <w:rPr>
          <w:color w:val="FF0000"/>
          <w:szCs w:val="22"/>
          <w:lang w:val="en-US"/>
        </w:rPr>
        <w:t>The full cost of any remedial work to restore the area back to its previous condition.</w:t>
      </w:r>
    </w:p>
    <w:p w14:paraId="42130A38" w14:textId="77777777" w:rsidR="00474F67" w:rsidRPr="00CE4B49" w:rsidRDefault="00474F67" w:rsidP="00474F67">
      <w:pPr>
        <w:rPr>
          <w:rFonts w:cs="Arial"/>
          <w:szCs w:val="22"/>
        </w:rPr>
      </w:pPr>
    </w:p>
    <w:p w14:paraId="6F7BD684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CE78D" w14:textId="77777777" w:rsidR="00426007" w:rsidRDefault="00426007">
      <w:pPr>
        <w:spacing w:before="0" w:after="0"/>
      </w:pPr>
      <w:r>
        <w:separator/>
      </w:r>
    </w:p>
  </w:endnote>
  <w:endnote w:type="continuationSeparator" w:id="0">
    <w:p w14:paraId="573559A8" w14:textId="77777777" w:rsidR="00426007" w:rsidRDefault="0042600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4BFCF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D492E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9359EFF" wp14:editId="292174E7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AF47B9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C5F738E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359EF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1AF47B9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C5F738E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38E9AB6" wp14:editId="10D1F4F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3F0BE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16D6D" w14:textId="77777777" w:rsidR="00426007" w:rsidRDefault="00426007">
      <w:pPr>
        <w:spacing w:before="0" w:after="0"/>
      </w:pPr>
      <w:r>
        <w:separator/>
      </w:r>
    </w:p>
  </w:footnote>
  <w:footnote w:type="continuationSeparator" w:id="0">
    <w:p w14:paraId="1C08CA4F" w14:textId="77777777" w:rsidR="00426007" w:rsidRDefault="0042600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45A47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2EC69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0E338C8" wp14:editId="080644A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64467D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3844EAC" wp14:editId="35CB096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3EA90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2F6F5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5D0E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22C49"/>
    <w:multiLevelType w:val="hybridMultilevel"/>
    <w:tmpl w:val="F7AAD42E"/>
    <w:lvl w:ilvl="0" w:tplc="756ACEE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F2550"/>
    <w:multiLevelType w:val="hybridMultilevel"/>
    <w:tmpl w:val="2F449612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15B0C"/>
    <w:multiLevelType w:val="hybridMultilevel"/>
    <w:tmpl w:val="53A8B0D8"/>
    <w:lvl w:ilvl="0" w:tplc="08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1CA15EE"/>
    <w:multiLevelType w:val="hybridMultilevel"/>
    <w:tmpl w:val="E8A803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25"/>
  </w:num>
  <w:num w:numId="4">
    <w:abstractNumId w:val="20"/>
  </w:num>
  <w:num w:numId="5">
    <w:abstractNumId w:val="10"/>
  </w:num>
  <w:num w:numId="6">
    <w:abstractNumId w:val="19"/>
  </w:num>
  <w:num w:numId="7">
    <w:abstractNumId w:val="10"/>
  </w:num>
  <w:num w:numId="8">
    <w:abstractNumId w:val="1"/>
  </w:num>
  <w:num w:numId="9">
    <w:abstractNumId w:val="10"/>
    <w:lvlOverride w:ilvl="0">
      <w:startOverride w:val="1"/>
    </w:lvlOverride>
  </w:num>
  <w:num w:numId="10">
    <w:abstractNumId w:val="21"/>
  </w:num>
  <w:num w:numId="11">
    <w:abstractNumId w:val="17"/>
  </w:num>
  <w:num w:numId="12">
    <w:abstractNumId w:val="8"/>
  </w:num>
  <w:num w:numId="13">
    <w:abstractNumId w:val="16"/>
  </w:num>
  <w:num w:numId="14">
    <w:abstractNumId w:val="22"/>
  </w:num>
  <w:num w:numId="15">
    <w:abstractNumId w:val="13"/>
  </w:num>
  <w:num w:numId="16">
    <w:abstractNumId w:val="9"/>
  </w:num>
  <w:num w:numId="17">
    <w:abstractNumId w:val="27"/>
  </w:num>
  <w:num w:numId="18">
    <w:abstractNumId w:val="28"/>
  </w:num>
  <w:num w:numId="19">
    <w:abstractNumId w:val="5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6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3"/>
  </w:num>
  <w:num w:numId="28">
    <w:abstractNumId w:val="11"/>
    <w:lvlOverride w:ilvl="0">
      <w:startOverride w:val="1"/>
    </w:lvlOverride>
  </w:num>
  <w:num w:numId="29">
    <w:abstractNumId w:val="24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15"/>
  </w:num>
  <w:num w:numId="36">
    <w:abstractNumId w:val="2"/>
  </w:num>
  <w:num w:numId="37">
    <w:abstractNumId w:val="6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007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26007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CE4B4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ED85D65"/>
  <w15:docId w15:val="{094531D7-3676-4DE9-BA9B-741F4CBFE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E4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2021-09-21T11:46:00Z</dcterms:created>
  <dcterms:modified xsi:type="dcterms:W3CDTF">2021-09-23T08:04:00Z</dcterms:modified>
</cp:coreProperties>
</file>