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FC367" w14:textId="77777777" w:rsidR="00CE4954" w:rsidRDefault="00CE4954" w:rsidP="003A2952">
      <w:pPr>
        <w:pStyle w:val="Unittitle"/>
      </w:pPr>
      <w:r>
        <w:t>3. Construction design principles</w:t>
      </w:r>
    </w:p>
    <w:p w14:paraId="0CC811CD" w14:textId="40C85917" w:rsidR="00CE4954" w:rsidRPr="00AD06FF" w:rsidRDefault="00CE4954" w:rsidP="00F32C0A">
      <w:pPr>
        <w:pStyle w:val="Heading1"/>
      </w:pPr>
      <w:r w:rsidRPr="00AD06FF">
        <w:t xml:space="preserve">Worksheet </w:t>
      </w:r>
      <w:r>
        <w:t>17</w:t>
      </w:r>
      <w:r w:rsidRPr="00AD06FF">
        <w:t xml:space="preserve">: </w:t>
      </w:r>
      <w:r>
        <w:t>Gan</w:t>
      </w:r>
      <w:r w:rsidR="00F32C0A">
        <w:t>t</w:t>
      </w:r>
      <w:r>
        <w:t xml:space="preserve">t chart </w:t>
      </w:r>
      <w:r w:rsidRPr="00AD06FF">
        <w:t>(</w:t>
      </w:r>
      <w:r>
        <w:t>learner</w:t>
      </w:r>
      <w:r w:rsidRPr="00AD06FF">
        <w:t>)</w:t>
      </w:r>
    </w:p>
    <w:p w14:paraId="725F8E9B" w14:textId="590EB18F" w:rsidR="00CE4954" w:rsidRPr="005549BB" w:rsidRDefault="00CE4954">
      <w:pPr>
        <w:rPr>
          <w:rFonts w:cs="Arial"/>
        </w:rPr>
      </w:pPr>
      <w:r w:rsidRPr="005549BB">
        <w:rPr>
          <w:rFonts w:cs="Arial"/>
        </w:rPr>
        <w:t>Working in pairs</w:t>
      </w:r>
      <w:r>
        <w:rPr>
          <w:rFonts w:cs="Arial"/>
        </w:rPr>
        <w:t>,</w:t>
      </w:r>
      <w:r w:rsidRPr="005549BB">
        <w:rPr>
          <w:rFonts w:cs="Arial"/>
        </w:rPr>
        <w:t xml:space="preserve"> complete the Gan</w:t>
      </w:r>
      <w:r w:rsidR="00F32C0A">
        <w:rPr>
          <w:rFonts w:cs="Arial"/>
        </w:rPr>
        <w:t>t</w:t>
      </w:r>
      <w:r w:rsidRPr="005549BB">
        <w:rPr>
          <w:rFonts w:cs="Arial"/>
        </w:rPr>
        <w:t>t chart below for a typical construction project</w:t>
      </w:r>
      <w:r>
        <w:rPr>
          <w:rFonts w:cs="Arial"/>
        </w:rPr>
        <w:t xml:space="preserve">. </w:t>
      </w:r>
      <w:r w:rsidRPr="005549BB">
        <w:rPr>
          <w:rFonts w:cs="Arial"/>
        </w:rPr>
        <w:t xml:space="preserve"> </w:t>
      </w:r>
    </w:p>
    <w:p w14:paraId="56EEC5CC" w14:textId="77777777" w:rsidR="00CE4954" w:rsidRDefault="00CE4954"/>
    <w:tbl>
      <w:tblPr>
        <w:tblStyle w:val="GridTable1Light-Accent51"/>
        <w:tblW w:w="14387" w:type="dxa"/>
        <w:tblBorders>
          <w:top w:val="single" w:sz="12" w:space="0" w:color="8EAADB" w:themeColor="accent5" w:themeTint="99"/>
          <w:left w:val="single" w:sz="12" w:space="0" w:color="8EAADB" w:themeColor="accent5" w:themeTint="99"/>
          <w:bottom w:val="single" w:sz="12" w:space="0" w:color="8EAADB" w:themeColor="accent5" w:themeTint="99"/>
          <w:right w:val="single" w:sz="12" w:space="0" w:color="8EAADB" w:themeColor="accent5" w:themeTint="99"/>
          <w:insideH w:val="single" w:sz="12" w:space="0" w:color="8EAADB" w:themeColor="accent5" w:themeTint="99"/>
          <w:insideV w:val="single" w:sz="12" w:space="0" w:color="8EAADB" w:themeColor="accent5" w:themeTint="99"/>
        </w:tblBorders>
        <w:tblLook w:val="04A0" w:firstRow="1" w:lastRow="0" w:firstColumn="1" w:lastColumn="0" w:noHBand="0" w:noVBand="1"/>
      </w:tblPr>
      <w:tblGrid>
        <w:gridCol w:w="3326"/>
        <w:gridCol w:w="1272"/>
        <w:gridCol w:w="1088"/>
        <w:gridCol w:w="1087"/>
        <w:gridCol w:w="1088"/>
        <w:gridCol w:w="1088"/>
        <w:gridCol w:w="1087"/>
        <w:gridCol w:w="1088"/>
        <w:gridCol w:w="1087"/>
        <w:gridCol w:w="1088"/>
        <w:gridCol w:w="1088"/>
      </w:tblGrid>
      <w:tr w:rsidR="00CE4954" w:rsidRPr="003570A0" w14:paraId="3A9CF304" w14:textId="77777777" w:rsidTr="00F32C0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3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  <w:shd w:val="clear" w:color="auto" w:fill="auto"/>
          </w:tcPr>
          <w:p w14:paraId="2126F5C2" w14:textId="77777777" w:rsidR="00CE4954" w:rsidRPr="003570A0" w:rsidRDefault="00CE4954" w:rsidP="00CA6D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Weeks </w:t>
            </w:r>
          </w:p>
        </w:tc>
        <w:tc>
          <w:tcPr>
            <w:tcW w:w="1272" w:type="dxa"/>
            <w:tcBorders>
              <w:bottom w:val="single" w:sz="12" w:space="0" w:color="00B050"/>
            </w:tcBorders>
            <w:shd w:val="clear" w:color="auto" w:fill="auto"/>
          </w:tcPr>
          <w:p w14:paraId="6EAED45D" w14:textId="77777777" w:rsidR="00CE4954" w:rsidRPr="003570A0" w:rsidRDefault="00CE4954" w:rsidP="00CA6D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570A0">
              <w:rPr>
                <w:sz w:val="18"/>
                <w:szCs w:val="18"/>
              </w:rPr>
              <w:t>1</w:t>
            </w:r>
          </w:p>
        </w:tc>
        <w:tc>
          <w:tcPr>
            <w:tcW w:w="1088" w:type="dxa"/>
            <w:shd w:val="clear" w:color="auto" w:fill="auto"/>
          </w:tcPr>
          <w:p w14:paraId="4415D92A" w14:textId="77777777" w:rsidR="00CE4954" w:rsidRPr="003570A0" w:rsidRDefault="00CE4954" w:rsidP="00CA6D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570A0">
              <w:rPr>
                <w:sz w:val="18"/>
                <w:szCs w:val="18"/>
              </w:rPr>
              <w:t>2</w:t>
            </w:r>
          </w:p>
        </w:tc>
        <w:tc>
          <w:tcPr>
            <w:tcW w:w="1087" w:type="dxa"/>
            <w:shd w:val="clear" w:color="auto" w:fill="auto"/>
          </w:tcPr>
          <w:p w14:paraId="1538F0F5" w14:textId="77777777" w:rsidR="00CE4954" w:rsidRPr="003570A0" w:rsidRDefault="00CE4954" w:rsidP="00CA6D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570A0">
              <w:rPr>
                <w:sz w:val="18"/>
                <w:szCs w:val="18"/>
              </w:rPr>
              <w:t>3</w:t>
            </w:r>
          </w:p>
        </w:tc>
        <w:tc>
          <w:tcPr>
            <w:tcW w:w="1088" w:type="dxa"/>
            <w:shd w:val="clear" w:color="auto" w:fill="auto"/>
          </w:tcPr>
          <w:p w14:paraId="4480B288" w14:textId="77777777" w:rsidR="00CE4954" w:rsidRPr="003570A0" w:rsidRDefault="00CE4954" w:rsidP="00CA6D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570A0">
              <w:rPr>
                <w:sz w:val="18"/>
                <w:szCs w:val="18"/>
              </w:rPr>
              <w:t>4</w:t>
            </w:r>
          </w:p>
        </w:tc>
        <w:tc>
          <w:tcPr>
            <w:tcW w:w="1088" w:type="dxa"/>
            <w:shd w:val="clear" w:color="auto" w:fill="auto"/>
          </w:tcPr>
          <w:p w14:paraId="184DE8D8" w14:textId="77777777" w:rsidR="00CE4954" w:rsidRPr="003570A0" w:rsidRDefault="00CE4954" w:rsidP="00CA6D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570A0">
              <w:rPr>
                <w:sz w:val="18"/>
                <w:szCs w:val="18"/>
              </w:rPr>
              <w:t>5</w:t>
            </w:r>
          </w:p>
        </w:tc>
        <w:tc>
          <w:tcPr>
            <w:tcW w:w="1087" w:type="dxa"/>
            <w:shd w:val="clear" w:color="auto" w:fill="auto"/>
          </w:tcPr>
          <w:p w14:paraId="7FEA6D59" w14:textId="77777777" w:rsidR="00CE4954" w:rsidRPr="003570A0" w:rsidRDefault="00CE4954" w:rsidP="00CA6D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570A0">
              <w:rPr>
                <w:sz w:val="18"/>
                <w:szCs w:val="18"/>
              </w:rPr>
              <w:t>6</w:t>
            </w:r>
          </w:p>
        </w:tc>
        <w:tc>
          <w:tcPr>
            <w:tcW w:w="1088" w:type="dxa"/>
            <w:shd w:val="clear" w:color="auto" w:fill="auto"/>
          </w:tcPr>
          <w:p w14:paraId="5F71E917" w14:textId="77777777" w:rsidR="00CE4954" w:rsidRPr="003570A0" w:rsidRDefault="00CE4954" w:rsidP="00CA6D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570A0">
              <w:rPr>
                <w:sz w:val="18"/>
                <w:szCs w:val="18"/>
              </w:rPr>
              <w:t>7</w:t>
            </w:r>
          </w:p>
        </w:tc>
        <w:tc>
          <w:tcPr>
            <w:tcW w:w="1087" w:type="dxa"/>
            <w:shd w:val="clear" w:color="auto" w:fill="auto"/>
          </w:tcPr>
          <w:p w14:paraId="3007F7A4" w14:textId="77777777" w:rsidR="00CE4954" w:rsidRPr="003570A0" w:rsidRDefault="00CE4954" w:rsidP="00CA6D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570A0">
              <w:rPr>
                <w:sz w:val="18"/>
                <w:szCs w:val="18"/>
              </w:rPr>
              <w:t>8</w:t>
            </w:r>
          </w:p>
        </w:tc>
        <w:tc>
          <w:tcPr>
            <w:tcW w:w="1088" w:type="dxa"/>
            <w:shd w:val="clear" w:color="auto" w:fill="auto"/>
          </w:tcPr>
          <w:p w14:paraId="3CB411B7" w14:textId="77777777" w:rsidR="00CE4954" w:rsidRPr="003570A0" w:rsidRDefault="00CE4954" w:rsidP="00CA6D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570A0">
              <w:rPr>
                <w:sz w:val="18"/>
                <w:szCs w:val="18"/>
              </w:rPr>
              <w:t>9</w:t>
            </w:r>
          </w:p>
        </w:tc>
        <w:tc>
          <w:tcPr>
            <w:tcW w:w="1088" w:type="dxa"/>
            <w:shd w:val="clear" w:color="auto" w:fill="auto"/>
          </w:tcPr>
          <w:p w14:paraId="631869BA" w14:textId="77777777" w:rsidR="00CE4954" w:rsidRPr="003570A0" w:rsidRDefault="00CE4954" w:rsidP="00CA6D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570A0">
              <w:rPr>
                <w:sz w:val="18"/>
                <w:szCs w:val="18"/>
              </w:rPr>
              <w:t>10</w:t>
            </w:r>
          </w:p>
        </w:tc>
      </w:tr>
      <w:tr w:rsidR="00CE4954" w:rsidRPr="003570A0" w14:paraId="77FF90AC" w14:textId="77777777" w:rsidTr="00CD03AF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  <w:tcBorders>
              <w:right w:val="single" w:sz="12" w:space="0" w:color="00B050"/>
            </w:tcBorders>
            <w:shd w:val="clear" w:color="auto" w:fill="auto"/>
          </w:tcPr>
          <w:p w14:paraId="3223B041" w14:textId="77777777" w:rsidR="00CE4954" w:rsidRPr="003570A0" w:rsidRDefault="00CE4954" w:rsidP="00CA6DD4">
            <w:pPr>
              <w:rPr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</w:tcPr>
          <w:p w14:paraId="1E2D7240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tcBorders>
              <w:left w:val="single" w:sz="12" w:space="0" w:color="00B050"/>
              <w:bottom w:val="single" w:sz="12" w:space="0" w:color="8EAADB" w:themeColor="accent5" w:themeTint="99"/>
            </w:tcBorders>
            <w:shd w:val="clear" w:color="auto" w:fill="auto"/>
          </w:tcPr>
          <w:p w14:paraId="5084C369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10497BE6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6E22D77B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49B17AFA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38C794E0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5BA716DC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3424ECAF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0798CB98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0BC74DC7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CE4954" w:rsidRPr="003570A0" w14:paraId="1F336A28" w14:textId="77777777" w:rsidTr="00CD03AF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  <w:shd w:val="clear" w:color="auto" w:fill="auto"/>
          </w:tcPr>
          <w:p w14:paraId="225E1E55" w14:textId="77777777" w:rsidR="00CE4954" w:rsidRPr="003570A0" w:rsidRDefault="00CE4954" w:rsidP="00CA6DD4">
            <w:pPr>
              <w:rPr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12" w:space="0" w:color="00B050"/>
            </w:tcBorders>
            <w:shd w:val="clear" w:color="auto" w:fill="auto"/>
          </w:tcPr>
          <w:p w14:paraId="0FBE627F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15D55DC8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357B8B9D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5FA7C439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421FB5C5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558D1218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1FFC0028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219EC56A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630846E7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4F94EC20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CE4954" w:rsidRPr="003570A0" w14:paraId="55476797" w14:textId="77777777" w:rsidTr="00CD03AF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  <w:shd w:val="clear" w:color="auto" w:fill="auto"/>
          </w:tcPr>
          <w:p w14:paraId="127C54E7" w14:textId="77777777" w:rsidR="00CE4954" w:rsidRPr="003570A0" w:rsidRDefault="00CE4954" w:rsidP="00CA6DD4">
            <w:pPr>
              <w:rPr>
                <w:sz w:val="18"/>
                <w:szCs w:val="18"/>
              </w:rPr>
            </w:pPr>
          </w:p>
        </w:tc>
        <w:tc>
          <w:tcPr>
            <w:tcW w:w="1272" w:type="dxa"/>
            <w:shd w:val="clear" w:color="auto" w:fill="auto"/>
          </w:tcPr>
          <w:p w14:paraId="46D1E9A0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7DFC7271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58BF58A7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3FB8E565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33452EA8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001BAA24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405AE904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7AAA124C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698CDFA6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5C6CCED3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CE4954" w:rsidRPr="003570A0" w14:paraId="6FF7D7D0" w14:textId="77777777" w:rsidTr="00CD03AF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  <w:shd w:val="clear" w:color="auto" w:fill="auto"/>
          </w:tcPr>
          <w:p w14:paraId="2F5DFE1F" w14:textId="77777777" w:rsidR="00CE4954" w:rsidRPr="003570A0" w:rsidRDefault="00CE4954" w:rsidP="00CA6DD4">
            <w:pPr>
              <w:rPr>
                <w:sz w:val="18"/>
                <w:szCs w:val="18"/>
              </w:rPr>
            </w:pPr>
          </w:p>
        </w:tc>
        <w:tc>
          <w:tcPr>
            <w:tcW w:w="1272" w:type="dxa"/>
            <w:shd w:val="clear" w:color="auto" w:fill="auto"/>
          </w:tcPr>
          <w:p w14:paraId="43EAC52D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209B27FD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7B59EA2D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4379B550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2F2D865F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0088A8DB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15C291D5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64615BAA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06067273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40614DF0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CE4954" w:rsidRPr="003570A0" w14:paraId="15CAA8B8" w14:textId="77777777" w:rsidTr="00CD03AF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  <w:shd w:val="clear" w:color="auto" w:fill="auto"/>
          </w:tcPr>
          <w:p w14:paraId="121F286C" w14:textId="77777777" w:rsidR="00CE4954" w:rsidRPr="003570A0" w:rsidRDefault="00CE4954" w:rsidP="00CA6DD4">
            <w:pPr>
              <w:rPr>
                <w:sz w:val="18"/>
                <w:szCs w:val="18"/>
              </w:rPr>
            </w:pPr>
          </w:p>
        </w:tc>
        <w:tc>
          <w:tcPr>
            <w:tcW w:w="1272" w:type="dxa"/>
            <w:shd w:val="clear" w:color="auto" w:fill="auto"/>
          </w:tcPr>
          <w:p w14:paraId="505E7367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527E0AC9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4870AF17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25F9D8AD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7CFA3E15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272CB8A5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79B46615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18BD3329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2D60655E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661D86D6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CE4954" w:rsidRPr="003570A0" w14:paraId="02F42DF0" w14:textId="77777777" w:rsidTr="00CD03AF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  <w:shd w:val="clear" w:color="auto" w:fill="auto"/>
          </w:tcPr>
          <w:p w14:paraId="1AB760AE" w14:textId="77777777" w:rsidR="00CE4954" w:rsidRPr="003570A0" w:rsidRDefault="00CE4954" w:rsidP="00CA6D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272" w:type="dxa"/>
            <w:shd w:val="clear" w:color="auto" w:fill="auto"/>
          </w:tcPr>
          <w:p w14:paraId="0804B1C8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3724EC78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1E9094E2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2BAC5B0C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0E2DB700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0AD23419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3D25664B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5ED22276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3E80F331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73FE6EF9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CE4954" w:rsidRPr="003570A0" w14:paraId="792F7E7D" w14:textId="77777777" w:rsidTr="00CD03AF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  <w:shd w:val="clear" w:color="auto" w:fill="auto"/>
          </w:tcPr>
          <w:p w14:paraId="6C92FDD1" w14:textId="77777777" w:rsidR="00CE4954" w:rsidRPr="003570A0" w:rsidRDefault="00CE4954" w:rsidP="00CA6DD4">
            <w:pPr>
              <w:rPr>
                <w:sz w:val="18"/>
                <w:szCs w:val="18"/>
              </w:rPr>
            </w:pPr>
          </w:p>
        </w:tc>
        <w:tc>
          <w:tcPr>
            <w:tcW w:w="1272" w:type="dxa"/>
            <w:shd w:val="clear" w:color="auto" w:fill="auto"/>
          </w:tcPr>
          <w:p w14:paraId="5E202C85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1358C2F6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4F3C0646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4CC97A07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685B4D23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11AB1574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6B62BF88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465AADAE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1FC5CDFF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027C64B1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CE4954" w:rsidRPr="003570A0" w14:paraId="55646477" w14:textId="77777777" w:rsidTr="00376165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  <w:shd w:val="clear" w:color="auto" w:fill="auto"/>
          </w:tcPr>
          <w:p w14:paraId="2E14775A" w14:textId="77777777" w:rsidR="00CE4954" w:rsidRPr="003570A0" w:rsidRDefault="00CE4954" w:rsidP="00CA6DD4">
            <w:pPr>
              <w:rPr>
                <w:sz w:val="18"/>
                <w:szCs w:val="18"/>
              </w:rPr>
            </w:pPr>
          </w:p>
        </w:tc>
        <w:tc>
          <w:tcPr>
            <w:tcW w:w="1272" w:type="dxa"/>
            <w:shd w:val="clear" w:color="auto" w:fill="auto"/>
          </w:tcPr>
          <w:p w14:paraId="62337E80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6C88E74A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5B1DE636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251587DA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46096EB1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72E8547D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55FE3798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14A7A98C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7F2025D7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0F589BF9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CE4954" w:rsidRPr="003570A0" w14:paraId="4B36B8D5" w14:textId="77777777" w:rsidTr="00376165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  <w:shd w:val="clear" w:color="auto" w:fill="auto"/>
          </w:tcPr>
          <w:p w14:paraId="076F0E3D" w14:textId="77777777" w:rsidR="00CE4954" w:rsidRPr="003570A0" w:rsidRDefault="00CE4954" w:rsidP="00CA6DD4">
            <w:pPr>
              <w:rPr>
                <w:sz w:val="18"/>
                <w:szCs w:val="18"/>
              </w:rPr>
            </w:pPr>
          </w:p>
        </w:tc>
        <w:tc>
          <w:tcPr>
            <w:tcW w:w="1272" w:type="dxa"/>
            <w:shd w:val="clear" w:color="auto" w:fill="auto"/>
          </w:tcPr>
          <w:p w14:paraId="4A81E7F1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74ABE1B6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00FF092B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530F6873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1126D59A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19DD4160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5821BDD7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217CC344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4A5BB93B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3BDDE8BF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CE4954" w:rsidRPr="003570A0" w14:paraId="71D4C98E" w14:textId="77777777" w:rsidTr="00376165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  <w:shd w:val="clear" w:color="auto" w:fill="auto"/>
          </w:tcPr>
          <w:p w14:paraId="0D5DAE3B" w14:textId="77777777" w:rsidR="00CE4954" w:rsidRPr="003570A0" w:rsidRDefault="00CE4954" w:rsidP="00CA6DD4">
            <w:pPr>
              <w:rPr>
                <w:sz w:val="18"/>
                <w:szCs w:val="18"/>
              </w:rPr>
            </w:pPr>
          </w:p>
        </w:tc>
        <w:tc>
          <w:tcPr>
            <w:tcW w:w="1272" w:type="dxa"/>
            <w:shd w:val="clear" w:color="auto" w:fill="auto"/>
          </w:tcPr>
          <w:p w14:paraId="5DF1C1A8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1E9F3B07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5DA82BB8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17A22A2E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4338F59C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7B3345C6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7908B08A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5D69A8D3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397E88E2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465624F6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CE4954" w:rsidRPr="003570A0" w14:paraId="7C070630" w14:textId="77777777" w:rsidTr="00376165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  <w:shd w:val="clear" w:color="auto" w:fill="auto"/>
          </w:tcPr>
          <w:p w14:paraId="0B4544C6" w14:textId="77777777" w:rsidR="00CE4954" w:rsidRPr="003570A0" w:rsidRDefault="00CE4954" w:rsidP="00CA6DD4">
            <w:pPr>
              <w:rPr>
                <w:sz w:val="18"/>
                <w:szCs w:val="18"/>
              </w:rPr>
            </w:pPr>
          </w:p>
        </w:tc>
        <w:tc>
          <w:tcPr>
            <w:tcW w:w="1272" w:type="dxa"/>
            <w:shd w:val="clear" w:color="auto" w:fill="auto"/>
          </w:tcPr>
          <w:p w14:paraId="7B6C20E4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7E36B72C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141E0601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5ED900F2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460620AD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742061BD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19528826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0E3DD048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746C0FA7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70A16E07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CE4954" w:rsidRPr="003570A0" w14:paraId="444F397C" w14:textId="77777777" w:rsidTr="00376165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  <w:shd w:val="clear" w:color="auto" w:fill="auto"/>
          </w:tcPr>
          <w:p w14:paraId="3485652F" w14:textId="77777777" w:rsidR="00CE4954" w:rsidRPr="003570A0" w:rsidRDefault="00CE4954" w:rsidP="00CA6DD4">
            <w:pPr>
              <w:rPr>
                <w:sz w:val="18"/>
                <w:szCs w:val="18"/>
              </w:rPr>
            </w:pPr>
          </w:p>
        </w:tc>
        <w:tc>
          <w:tcPr>
            <w:tcW w:w="1272" w:type="dxa"/>
            <w:shd w:val="clear" w:color="auto" w:fill="auto"/>
          </w:tcPr>
          <w:p w14:paraId="7C879EC0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79E2346A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7601D2B2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3EFCF12C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08BCFE3A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5571B75C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0694186C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7A798C19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24008302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42AEBB2B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CE4954" w:rsidRPr="003570A0" w14:paraId="44E06B53" w14:textId="77777777" w:rsidTr="00376165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  <w:shd w:val="clear" w:color="auto" w:fill="auto"/>
          </w:tcPr>
          <w:p w14:paraId="2E5D3439" w14:textId="77777777" w:rsidR="00CE4954" w:rsidRPr="003570A0" w:rsidRDefault="00CE4954" w:rsidP="00CA6DD4">
            <w:pPr>
              <w:rPr>
                <w:sz w:val="18"/>
                <w:szCs w:val="18"/>
              </w:rPr>
            </w:pPr>
          </w:p>
        </w:tc>
        <w:tc>
          <w:tcPr>
            <w:tcW w:w="1272" w:type="dxa"/>
            <w:shd w:val="clear" w:color="auto" w:fill="auto"/>
          </w:tcPr>
          <w:p w14:paraId="48A930F2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1DC77D45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091D933E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4EA65676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5E4FDBC2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38AE9B16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1D806D44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62EC8E1C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2814C228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3F694748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CE4954" w:rsidRPr="003570A0" w14:paraId="732ECDA8" w14:textId="77777777" w:rsidTr="00CD03AF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  <w:shd w:val="clear" w:color="auto" w:fill="auto"/>
          </w:tcPr>
          <w:p w14:paraId="708224A5" w14:textId="77777777" w:rsidR="00CE4954" w:rsidRDefault="00CE4954" w:rsidP="00CA6DD4">
            <w:pPr>
              <w:rPr>
                <w:sz w:val="18"/>
                <w:szCs w:val="18"/>
              </w:rPr>
            </w:pPr>
          </w:p>
        </w:tc>
        <w:tc>
          <w:tcPr>
            <w:tcW w:w="1272" w:type="dxa"/>
            <w:shd w:val="clear" w:color="auto" w:fill="auto"/>
          </w:tcPr>
          <w:p w14:paraId="4BC4B172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53D844A5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2ACE4CCD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47652CAA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0F6F4795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3B19E018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6AB6BEB3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7FBECBE4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55A0D520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161D0AAA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CE4954" w:rsidRPr="003570A0" w14:paraId="465D805A" w14:textId="77777777" w:rsidTr="00CD03AF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  <w:shd w:val="clear" w:color="auto" w:fill="auto"/>
          </w:tcPr>
          <w:p w14:paraId="6594A52F" w14:textId="77777777" w:rsidR="00CE4954" w:rsidRDefault="00CE4954" w:rsidP="00CA6DD4">
            <w:pPr>
              <w:rPr>
                <w:sz w:val="18"/>
                <w:szCs w:val="18"/>
              </w:rPr>
            </w:pPr>
          </w:p>
        </w:tc>
        <w:tc>
          <w:tcPr>
            <w:tcW w:w="1272" w:type="dxa"/>
            <w:shd w:val="clear" w:color="auto" w:fill="auto"/>
          </w:tcPr>
          <w:p w14:paraId="1291DF5B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01327364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078161D4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0992B2B9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5BDF24BB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1A910100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47E01DBD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7BE1B319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1CA0C550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5EBE5205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CE4954" w:rsidRPr="003570A0" w14:paraId="2F38CA31" w14:textId="77777777" w:rsidTr="00CD03AF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  <w:shd w:val="clear" w:color="auto" w:fill="auto"/>
          </w:tcPr>
          <w:p w14:paraId="0C11E42D" w14:textId="77777777" w:rsidR="00CE4954" w:rsidRDefault="00CE4954" w:rsidP="00CA6DD4">
            <w:pPr>
              <w:rPr>
                <w:sz w:val="18"/>
                <w:szCs w:val="18"/>
              </w:rPr>
            </w:pPr>
          </w:p>
        </w:tc>
        <w:tc>
          <w:tcPr>
            <w:tcW w:w="1272" w:type="dxa"/>
            <w:shd w:val="clear" w:color="auto" w:fill="auto"/>
          </w:tcPr>
          <w:p w14:paraId="256B3FE8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1E7F6B8B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194D792F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4C2EB0B4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363DBECF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79CDE7BC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6B3FFDA6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10F2A7F1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48218BE9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4A014ECC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CE4954" w:rsidRPr="003570A0" w14:paraId="72E9894C" w14:textId="77777777" w:rsidTr="00CD03AF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  <w:shd w:val="clear" w:color="auto" w:fill="auto"/>
          </w:tcPr>
          <w:p w14:paraId="30B18AB9" w14:textId="77777777" w:rsidR="00CE4954" w:rsidRPr="003570A0" w:rsidRDefault="00CE4954" w:rsidP="00CA6DD4">
            <w:pPr>
              <w:rPr>
                <w:sz w:val="18"/>
                <w:szCs w:val="18"/>
              </w:rPr>
            </w:pPr>
          </w:p>
        </w:tc>
        <w:tc>
          <w:tcPr>
            <w:tcW w:w="1272" w:type="dxa"/>
            <w:shd w:val="clear" w:color="auto" w:fill="auto"/>
          </w:tcPr>
          <w:p w14:paraId="2623BBA4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43E253A7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5CAFF5AC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6570B6AD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301CF9F8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62AE60E1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56C78402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3F202CA0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505CBF2E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111F2560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CE4954" w:rsidRPr="003570A0" w14:paraId="68BCF1AF" w14:textId="77777777" w:rsidTr="00CD03AF">
        <w:trPr>
          <w:trHeight w:val="1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  <w:shd w:val="clear" w:color="auto" w:fill="auto"/>
          </w:tcPr>
          <w:p w14:paraId="04451602" w14:textId="77777777" w:rsidR="00CE4954" w:rsidRPr="003570A0" w:rsidRDefault="00CE4954" w:rsidP="00CA6DD4">
            <w:pPr>
              <w:rPr>
                <w:sz w:val="18"/>
                <w:szCs w:val="18"/>
              </w:rPr>
            </w:pPr>
          </w:p>
        </w:tc>
        <w:tc>
          <w:tcPr>
            <w:tcW w:w="1272" w:type="dxa"/>
            <w:shd w:val="clear" w:color="auto" w:fill="auto"/>
          </w:tcPr>
          <w:p w14:paraId="696A05B1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236955A2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1B06E4C5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728326E4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2C77E40D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0E749DDE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2AD90AA4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637A09DF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5BD9971D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45870AFA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</w:tbl>
    <w:p w14:paraId="3390B0C0" w14:textId="77777777" w:rsidR="00CE4954" w:rsidRDefault="00CE4954"/>
    <w:p w14:paraId="50D977FC" w14:textId="77777777" w:rsidR="00CE4954" w:rsidRDefault="00CE4954"/>
    <w:p w14:paraId="5E5EF440" w14:textId="77777777" w:rsidR="00FC596E" w:rsidRDefault="00FC596E" w:rsidP="00CE4954">
      <w:pPr>
        <w:pStyle w:val="Answer"/>
        <w:tabs>
          <w:tab w:val="left" w:pos="2400"/>
        </w:tabs>
        <w:ind w:left="0"/>
      </w:pPr>
    </w:p>
    <w:sectPr w:rsidR="00FC596E" w:rsidSect="00FC596E">
      <w:headerReference w:type="default" r:id="rId7"/>
      <w:footerReference w:type="default" r:id="rId8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FA2D6" w14:textId="77777777" w:rsidR="00CE4954" w:rsidRDefault="00CE4954">
      <w:pPr>
        <w:spacing w:before="0" w:after="0"/>
      </w:pPr>
      <w:r>
        <w:separator/>
      </w:r>
    </w:p>
  </w:endnote>
  <w:endnote w:type="continuationSeparator" w:id="0">
    <w:p w14:paraId="057A44B7" w14:textId="77777777" w:rsidR="00CE4954" w:rsidRDefault="00CE495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A91ED" w14:textId="77777777" w:rsidR="00D634FC" w:rsidRPr="00F03E33" w:rsidRDefault="00E76C37" w:rsidP="00EE7B5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561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B03EE39" wp14:editId="10D6F9DF">
              <wp:simplePos x="0" y="0"/>
              <wp:positionH relativeFrom="page">
                <wp:align>center</wp:align>
              </wp:positionH>
              <wp:positionV relativeFrom="paragraph">
                <wp:posOffset>180340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7623EFC" w14:textId="77777777" w:rsidR="00E76C37" w:rsidRPr="006953AB" w:rsidRDefault="00E76C37" w:rsidP="00E76C37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5F170770" w14:textId="77777777" w:rsidR="00E76C37" w:rsidRDefault="00E76C37" w:rsidP="00E76C37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03EE3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0;margin-top:14.2pt;width:264pt;height:29.25pt;z-index:25165875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" fillcolor="window" strokecolor="window" strokeweight=".5pt">
              <v:textbox>
                <w:txbxContent>
                  <w:p w14:paraId="07623EFC" w14:textId="77777777" w:rsidR="00E76C37" w:rsidRPr="006953AB" w:rsidRDefault="00E76C37" w:rsidP="00E76C37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5F170770" w14:textId="77777777" w:rsidR="00E76C37" w:rsidRDefault="00E76C37" w:rsidP="00E76C37"/>
                </w:txbxContent>
              </v:textbox>
              <w10:wrap anchorx="page"/>
            </v:shape>
          </w:pict>
        </mc:Fallback>
      </mc:AlternateContent>
    </w:r>
    <w:r w:rsidR="00D634FC">
      <w:rPr>
        <w:rFonts w:cs="Arial"/>
        <w:noProof/>
        <w:lang w:eastAsia="en-GB"/>
      </w:rPr>
      <w:drawing>
        <wp:anchor distT="0" distB="0" distL="114300" distR="114300" simplePos="0" relativeHeight="251657728" behindDoc="1" locked="0" layoutInCell="1" allowOverlap="1" wp14:anchorId="223C888D" wp14:editId="074F46F8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634FC" w:rsidRPr="001C75AD">
      <w:rPr>
        <w:rFonts w:cs="Arial"/>
      </w:rPr>
      <w:t xml:space="preserve">Page </w:t>
    </w:r>
    <w:r w:rsidR="00D634FC">
      <w:fldChar w:fldCharType="begin"/>
    </w:r>
    <w:r w:rsidR="00D634FC">
      <w:instrText xml:space="preserve"> PAGE   \* MERGEFORMAT </w:instrText>
    </w:r>
    <w:r w:rsidR="00D634FC">
      <w:fldChar w:fldCharType="separate"/>
    </w:r>
    <w:r w:rsidR="005C6AF2">
      <w:rPr>
        <w:noProof/>
      </w:rPr>
      <w:t>2</w:t>
    </w:r>
    <w:r w:rsidR="00D634FC">
      <w:rPr>
        <w:rFonts w:cs="Arial"/>
        <w:noProof/>
      </w:rPr>
      <w:fldChar w:fldCharType="end"/>
    </w:r>
    <w:r w:rsidR="00D634FC" w:rsidRPr="001C75AD">
      <w:rPr>
        <w:rFonts w:cs="Arial"/>
      </w:rPr>
      <w:t xml:space="preserve"> of </w:t>
    </w:r>
    <w:fldSimple w:instr=" NUMPAGES   \* MERGEFORMAT ">
      <w:r w:rsidR="005C6AF2">
        <w:rPr>
          <w:noProof/>
        </w:rPr>
        <w:t>2</w:t>
      </w:r>
    </w:fldSimple>
    <w:r w:rsidR="00EE7B5F">
      <w:rPr>
        <w:noProof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D13BD" w14:textId="77777777" w:rsidR="00CE4954" w:rsidRDefault="00CE4954">
      <w:pPr>
        <w:spacing w:before="0" w:after="0"/>
      </w:pPr>
      <w:r>
        <w:separator/>
      </w:r>
    </w:p>
  </w:footnote>
  <w:footnote w:type="continuationSeparator" w:id="0">
    <w:p w14:paraId="60A1A4E6" w14:textId="77777777" w:rsidR="00CE4954" w:rsidRDefault="00CE495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74787" w14:textId="77777777" w:rsidR="00D634FC" w:rsidRPr="005545EC" w:rsidRDefault="009C3AF2" w:rsidP="00C60280">
    <w:pPr>
      <w:tabs>
        <w:tab w:val="left" w:pos="7980"/>
      </w:tabs>
      <w:spacing w:before="0" w:after="0" w:line="360" w:lineRule="exact"/>
      <w:rPr>
        <w:sz w:val="24"/>
      </w:rPr>
    </w:pPr>
    <w:r>
      <w:rPr>
        <w:noProof/>
        <w:color w:val="0077E3"/>
        <w:sz w:val="24"/>
        <w:szCs w:val="28"/>
      </w:rPr>
      <w:drawing>
        <wp:anchor distT="0" distB="0" distL="114300" distR="114300" simplePos="0" relativeHeight="251666432" behindDoc="0" locked="0" layoutInCell="1" allowOverlap="1" wp14:anchorId="545A56C5" wp14:editId="28BF9D42">
          <wp:simplePos x="0" y="0"/>
          <wp:positionH relativeFrom="column">
            <wp:posOffset>6951345</wp:posOffset>
          </wp:positionH>
          <wp:positionV relativeFrom="paragraph">
            <wp:posOffset>11430</wp:posOffset>
          </wp:positionV>
          <wp:extent cx="1962785" cy="40830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634FC" w:rsidRPr="00C60280">
      <w:rPr>
        <w:rFonts w:cs="Arial"/>
        <w:noProof/>
        <w:sz w:val="24"/>
      </w:rPr>
      <w:t>T level Technical Qual</w:t>
    </w:r>
    <w:r w:rsidR="00C21EAA">
      <w:rPr>
        <w:rFonts w:cs="Arial"/>
        <w:noProof/>
        <w:sz w:val="24"/>
      </w:rPr>
      <w:t>i</w:t>
    </w:r>
    <w:r w:rsidR="00D634FC" w:rsidRPr="00C60280">
      <w:rPr>
        <w:rFonts w:cs="Arial"/>
        <w:noProof/>
        <w:sz w:val="24"/>
      </w:rPr>
      <w:t>fication in</w:t>
    </w:r>
    <w:r w:rsidR="00D634FC" w:rsidRPr="00C60280">
      <w:rPr>
        <w:sz w:val="24"/>
      </w:rPr>
      <w:t xml:space="preserve"> </w:t>
    </w:r>
    <w:r w:rsidR="00D634FC">
      <w:rPr>
        <w:sz w:val="24"/>
      </w:rPr>
      <w:tab/>
    </w:r>
    <w:r w:rsidR="00D634FC" w:rsidRPr="00C60280">
      <w:rPr>
        <w:sz w:val="24"/>
      </w:rPr>
      <w:br/>
    </w:r>
    <w:r w:rsidR="00D634FC" w:rsidRPr="00C60280">
      <w:rPr>
        <w:b/>
        <w:bCs/>
        <w:sz w:val="24"/>
      </w:rPr>
      <w:t>Construction: Onsite Construction (Level 3)</w:t>
    </w:r>
  </w:p>
  <w:p w14:paraId="388FE85A" w14:textId="77777777" w:rsidR="00D634FC" w:rsidRDefault="00D634FC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 w:rsidRPr="00C6028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5A00B0B6" wp14:editId="678817BF">
              <wp:simplePos x="0" y="0"/>
              <wp:positionH relativeFrom="margin">
                <wp:align>left</wp:align>
              </wp:positionH>
              <wp:positionV relativeFrom="page">
                <wp:posOffset>1028700</wp:posOffset>
              </wp:positionV>
              <wp:extent cx="8915400" cy="3810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8915400" cy="3810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EA269CA" id="Straight Connector 1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81pt" to="702pt,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03D1842A" w14:textId="77777777" w:rsidR="00AA343B" w:rsidRPr="00F03E33" w:rsidRDefault="00AA343B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477CC1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4954"/>
    <w:rsid w:val="000033BD"/>
    <w:rsid w:val="0003287C"/>
    <w:rsid w:val="00060D62"/>
    <w:rsid w:val="00082C62"/>
    <w:rsid w:val="000B231F"/>
    <w:rsid w:val="000E194B"/>
    <w:rsid w:val="00110217"/>
    <w:rsid w:val="00152AC3"/>
    <w:rsid w:val="00156AF3"/>
    <w:rsid w:val="00176046"/>
    <w:rsid w:val="0019491D"/>
    <w:rsid w:val="001F74AD"/>
    <w:rsid w:val="00262992"/>
    <w:rsid w:val="00295CA8"/>
    <w:rsid w:val="002D07A8"/>
    <w:rsid w:val="002F0F77"/>
    <w:rsid w:val="003405EA"/>
    <w:rsid w:val="003F7F14"/>
    <w:rsid w:val="00404B31"/>
    <w:rsid w:val="0040563C"/>
    <w:rsid w:val="004117F4"/>
    <w:rsid w:val="00474C7E"/>
    <w:rsid w:val="00474F67"/>
    <w:rsid w:val="0048500D"/>
    <w:rsid w:val="00524E1B"/>
    <w:rsid w:val="005545EC"/>
    <w:rsid w:val="005C6AF2"/>
    <w:rsid w:val="006124C0"/>
    <w:rsid w:val="006135C0"/>
    <w:rsid w:val="00663B73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76848"/>
    <w:rsid w:val="008C1F1C"/>
    <w:rsid w:val="008D47A6"/>
    <w:rsid w:val="009975A0"/>
    <w:rsid w:val="009C3AF2"/>
    <w:rsid w:val="009C5C6E"/>
    <w:rsid w:val="009E7368"/>
    <w:rsid w:val="00A2454C"/>
    <w:rsid w:val="00AA343B"/>
    <w:rsid w:val="00AD179E"/>
    <w:rsid w:val="00AE245C"/>
    <w:rsid w:val="00AF4E8F"/>
    <w:rsid w:val="00B054EC"/>
    <w:rsid w:val="00B54776"/>
    <w:rsid w:val="00BE2C21"/>
    <w:rsid w:val="00C01D20"/>
    <w:rsid w:val="00C202BF"/>
    <w:rsid w:val="00C21EAA"/>
    <w:rsid w:val="00C23AA3"/>
    <w:rsid w:val="00C60280"/>
    <w:rsid w:val="00C858D7"/>
    <w:rsid w:val="00C92F19"/>
    <w:rsid w:val="00CE4954"/>
    <w:rsid w:val="00D073BC"/>
    <w:rsid w:val="00D56B82"/>
    <w:rsid w:val="00D634FC"/>
    <w:rsid w:val="00DA2485"/>
    <w:rsid w:val="00DB7F65"/>
    <w:rsid w:val="00DE29A8"/>
    <w:rsid w:val="00E05AB5"/>
    <w:rsid w:val="00E76C37"/>
    <w:rsid w:val="00EE7B5F"/>
    <w:rsid w:val="00F03E33"/>
    <w:rsid w:val="00F15749"/>
    <w:rsid w:val="00F32C0A"/>
    <w:rsid w:val="00F42A36"/>
    <w:rsid w:val="00F677F9"/>
    <w:rsid w:val="00F67859"/>
    <w:rsid w:val="00F71480"/>
    <w:rsid w:val="00F92F5F"/>
    <w:rsid w:val="00FC15D9"/>
    <w:rsid w:val="00FC596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EFB3AE3"/>
  <w15:docId w15:val="{61D4BC23-4A7D-4809-A28F-24B401CE0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C5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-Accent51">
    <w:name w:val="Grid Table 1 Light - Accent 51"/>
    <w:basedOn w:val="TableNormal"/>
    <w:uiPriority w:val="46"/>
    <w:rsid w:val="00CE4954"/>
    <w:rPr>
      <w:rFonts w:asciiTheme="minorHAnsi" w:eastAsiaTheme="minorEastAsia" w:hAnsiTheme="minorHAnsi" w:cstheme="minorBidi"/>
      <w:sz w:val="24"/>
      <w:szCs w:val="24"/>
      <w:lang w:eastAsia="zh-CN"/>
    </w:r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Worksheet%20landscape_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Worksheet landscape_Construction</Template>
  <TotalTime>2</TotalTime>
  <Pages>2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</cp:revision>
  <cp:lastPrinted>2021-02-18T12:47:00Z</cp:lastPrinted>
  <dcterms:created xsi:type="dcterms:W3CDTF">2021-09-21T11:48:00Z</dcterms:created>
  <dcterms:modified xsi:type="dcterms:W3CDTF">2021-09-23T08:09:00Z</dcterms:modified>
</cp:coreProperties>
</file>