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8AC28" w14:textId="77777777" w:rsidR="00F752A0" w:rsidRDefault="00F752A0" w:rsidP="00A2491A">
      <w:pPr>
        <w:pStyle w:val="Unittitle"/>
      </w:pPr>
      <w:r>
        <w:t xml:space="preserve">3. Construction design principles </w:t>
      </w:r>
    </w:p>
    <w:p w14:paraId="00417FD5" w14:textId="77777777" w:rsidR="00F752A0" w:rsidRPr="00692A45" w:rsidRDefault="00F752A0" w:rsidP="006F6815">
      <w:pPr>
        <w:pStyle w:val="Heading1"/>
      </w:pPr>
      <w:r w:rsidRPr="001629ED">
        <w:t xml:space="preserve">Worksheet 1: Benefits of good design </w:t>
      </w:r>
      <w:r>
        <w:t>– t</w:t>
      </w:r>
      <w:r w:rsidRPr="001629ED">
        <w:t xml:space="preserve">he </w:t>
      </w:r>
      <w:r>
        <w:t>c</w:t>
      </w:r>
      <w:r w:rsidRPr="001629ED">
        <w:t xml:space="preserve">onstruction </w:t>
      </w:r>
      <w:r>
        <w:t>c</w:t>
      </w:r>
      <w:r w:rsidRPr="001629ED">
        <w:t>hain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6BD1C73F" w14:textId="77777777" w:rsidR="00F752A0" w:rsidRDefault="00F752A0" w:rsidP="00B306A2">
      <w:pPr>
        <w:pStyle w:val="Answer"/>
      </w:pPr>
    </w:p>
    <w:p w14:paraId="69D5B6EB" w14:textId="77777777" w:rsidR="00F752A0" w:rsidRPr="00730084" w:rsidRDefault="00F752A0" w:rsidP="00A2491A">
      <w:pPr>
        <w:pStyle w:val="Answer"/>
        <w:ind w:left="0"/>
      </w:pPr>
      <w:r w:rsidRPr="00730084">
        <w:t>Briefly describe the roles of following within the planning process</w:t>
      </w:r>
    </w:p>
    <w:p w14:paraId="46D74756" w14:textId="77777777" w:rsidR="00F752A0" w:rsidRPr="00730084" w:rsidRDefault="00F752A0" w:rsidP="00B306A2">
      <w:pPr>
        <w:pStyle w:val="Answer"/>
      </w:pPr>
    </w:p>
    <w:p w14:paraId="4BD892A5" w14:textId="77777777" w:rsidR="00F752A0" w:rsidRPr="00730084" w:rsidRDefault="00F752A0" w:rsidP="00B306A2">
      <w:pPr>
        <w:pStyle w:val="Answer"/>
      </w:pPr>
    </w:p>
    <w:p w14:paraId="4E7EAD11" w14:textId="38D7FD9C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The client: </w:t>
      </w:r>
      <w:r w:rsidRPr="00730084">
        <w:rPr>
          <w:color w:val="FF0000"/>
          <w:szCs w:val="22"/>
          <w:lang w:val="en-US"/>
        </w:rPr>
        <w:t>This is the end user. They could be an individual who is buying a home, to a large organisation that is going to run a business from the building and everything in-between.</w:t>
      </w:r>
    </w:p>
    <w:p w14:paraId="6CC238F1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20F7899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569279F2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4C5D1633" w14:textId="2EAC6D53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Project sponsor: </w:t>
      </w:r>
      <w:r w:rsidRPr="00730084">
        <w:rPr>
          <w:color w:val="FF0000"/>
          <w:szCs w:val="22"/>
          <w:lang w:val="en-US"/>
        </w:rPr>
        <w:t>This is a person or group that provides support or resources for the project and is accountable for enabling success.</w:t>
      </w:r>
    </w:p>
    <w:p w14:paraId="2A2981D6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1566CA62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236ECAB3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C62F83C" w14:textId="3EC9ED9E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Consultants: </w:t>
      </w:r>
      <w:r w:rsidRPr="00730084">
        <w:rPr>
          <w:color w:val="FF0000"/>
          <w:szCs w:val="22"/>
          <w:lang w:val="en-US"/>
        </w:rPr>
        <w:t>They are specialists within certain areas. Their services are used at key stages throughout the project.</w:t>
      </w:r>
    </w:p>
    <w:p w14:paraId="2BDA1361" w14:textId="77777777" w:rsidR="00F752A0" w:rsidRPr="00730084" w:rsidRDefault="00F752A0" w:rsidP="00751B82">
      <w:pPr>
        <w:pStyle w:val="ListParagraph"/>
        <w:rPr>
          <w:szCs w:val="22"/>
        </w:rPr>
      </w:pPr>
    </w:p>
    <w:p w14:paraId="68263432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1CAD58B4" w14:textId="6B5500E5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Suppliers: </w:t>
      </w:r>
      <w:r w:rsidRPr="00730084">
        <w:rPr>
          <w:color w:val="FF0000"/>
          <w:szCs w:val="22"/>
          <w:lang w:val="en-US"/>
        </w:rPr>
        <w:t>These are often nominated suppliers, contracted to supply the required materials at set stages throughout the building process.</w:t>
      </w:r>
    </w:p>
    <w:p w14:paraId="4130B281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043CD2C9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2C6F2D48" w14:textId="77777777" w:rsidR="00F752A0" w:rsidRPr="00730084" w:rsidRDefault="00F752A0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4028E8D7" w14:textId="5C356469" w:rsidR="00F752A0" w:rsidRPr="00730084" w:rsidRDefault="00F752A0" w:rsidP="00E80AA7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730084">
        <w:rPr>
          <w:szCs w:val="22"/>
          <w:lang w:val="en-US"/>
        </w:rPr>
        <w:t xml:space="preserve">Contractors and sub-contractors: </w:t>
      </w:r>
      <w:r w:rsidRPr="00730084">
        <w:rPr>
          <w:color w:val="FF0000"/>
          <w:szCs w:val="22"/>
          <w:lang w:val="en-US"/>
        </w:rPr>
        <w:t>These are the construction and building services tradespeople who undertake the physical build and installations of services.</w:t>
      </w:r>
    </w:p>
    <w:p w14:paraId="7C795718" w14:textId="77777777" w:rsidR="00F752A0" w:rsidRPr="00730084" w:rsidRDefault="00F752A0" w:rsidP="00B306A2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560F2F80" w14:textId="77777777" w:rsidR="00F752A0" w:rsidRPr="00730084" w:rsidRDefault="00F752A0" w:rsidP="00110217">
      <w:pPr>
        <w:rPr>
          <w:rFonts w:cs="Arial"/>
          <w:szCs w:val="22"/>
        </w:rPr>
      </w:pPr>
    </w:p>
    <w:p w14:paraId="1F9E1E0A" w14:textId="77777777" w:rsidR="00F752A0" w:rsidRPr="00730084" w:rsidRDefault="00F752A0" w:rsidP="006E1028">
      <w:pPr>
        <w:pStyle w:val="Answer"/>
      </w:pPr>
    </w:p>
    <w:p w14:paraId="0FF325A0" w14:textId="77777777" w:rsidR="00F752A0" w:rsidRPr="00730084" w:rsidRDefault="00F752A0" w:rsidP="006E1028">
      <w:pPr>
        <w:pStyle w:val="Answer"/>
      </w:pPr>
    </w:p>
    <w:p w14:paraId="7DF7233E" w14:textId="77777777" w:rsidR="00F752A0" w:rsidRPr="00730084" w:rsidRDefault="00F752A0" w:rsidP="00A2491A">
      <w:pPr>
        <w:pStyle w:val="Answer"/>
        <w:ind w:left="0"/>
        <w:rPr>
          <w:color w:val="FF0000"/>
        </w:rPr>
      </w:pPr>
      <w:r w:rsidRPr="00730084">
        <w:rPr>
          <w:color w:val="FF0000"/>
        </w:rPr>
        <w:t>Accept any answers that cover the roles of the above.</w:t>
      </w:r>
    </w:p>
    <w:p w14:paraId="0E0F85B7" w14:textId="77777777" w:rsidR="00474F67" w:rsidRPr="00730084" w:rsidRDefault="00474F67" w:rsidP="00474F67">
      <w:pPr>
        <w:rPr>
          <w:rFonts w:cs="Arial"/>
          <w:szCs w:val="22"/>
        </w:rPr>
      </w:pPr>
    </w:p>
    <w:p w14:paraId="0489675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1FFCC" w14:textId="77777777" w:rsidR="00F752A0" w:rsidRDefault="00F752A0">
      <w:pPr>
        <w:spacing w:before="0" w:after="0"/>
      </w:pPr>
      <w:r>
        <w:separator/>
      </w:r>
    </w:p>
  </w:endnote>
  <w:endnote w:type="continuationSeparator" w:id="0">
    <w:p w14:paraId="52BB9658" w14:textId="77777777" w:rsidR="00F752A0" w:rsidRDefault="00F752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9500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962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D255BB0" wp14:editId="0D3B2C3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A2C23B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F02429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55BB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0A2C23B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F02429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21C9D3D" wp14:editId="0EC903C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30084">
      <w:fldChar w:fldCharType="begin"/>
    </w:r>
    <w:r w:rsidR="00730084">
      <w:instrText xml:space="preserve"> NUMPAGES   \* MERGEFORMAT </w:instrText>
    </w:r>
    <w:r w:rsidR="00730084">
      <w:fldChar w:fldCharType="separate"/>
    </w:r>
    <w:r w:rsidR="00F03E33">
      <w:t>1</w:t>
    </w:r>
    <w:r w:rsidR="0073008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88BA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F493B" w14:textId="77777777" w:rsidR="00F752A0" w:rsidRDefault="00F752A0">
      <w:pPr>
        <w:spacing w:before="0" w:after="0"/>
      </w:pPr>
      <w:r>
        <w:separator/>
      </w:r>
    </w:p>
  </w:footnote>
  <w:footnote w:type="continuationSeparator" w:id="0">
    <w:p w14:paraId="3CE2BE6F" w14:textId="77777777" w:rsidR="00F752A0" w:rsidRDefault="00F752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CB77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8A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AB34458" wp14:editId="3A51BEE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187A4D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D169DEE" wp14:editId="17B59BC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9A252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DB3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104193"/>
    <w:multiLevelType w:val="hybridMultilevel"/>
    <w:tmpl w:val="AA0635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F071A"/>
    <w:multiLevelType w:val="hybridMultilevel"/>
    <w:tmpl w:val="67767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2A0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0084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80AA7"/>
    <w:rsid w:val="00F03E33"/>
    <w:rsid w:val="00F15749"/>
    <w:rsid w:val="00F42A36"/>
    <w:rsid w:val="00F677F9"/>
    <w:rsid w:val="00F716F2"/>
    <w:rsid w:val="00F752A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A8709A"/>
  <w15:docId w15:val="{182641C7-6B06-44E0-9684-AABF0778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75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2021-09-21T11:23:00Z</dcterms:created>
  <dcterms:modified xsi:type="dcterms:W3CDTF">2021-09-23T11:04:00Z</dcterms:modified>
</cp:coreProperties>
</file>