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3F9B2" w14:textId="77777777" w:rsidR="006922A5" w:rsidRDefault="006922A5" w:rsidP="0058159B">
      <w:pPr>
        <w:pStyle w:val="Unittitle"/>
      </w:pPr>
      <w:r>
        <w:t>3. Construction design principles</w:t>
      </w:r>
    </w:p>
    <w:p w14:paraId="7E9EFBE0" w14:textId="77777777" w:rsidR="006922A5" w:rsidRPr="00130813" w:rsidRDefault="006922A5" w:rsidP="00643175">
      <w:pPr>
        <w:pStyle w:val="Heading1"/>
      </w:pPr>
      <w:r w:rsidRPr="00130813">
        <w:t xml:space="preserve">Worksheet </w:t>
      </w:r>
      <w:r>
        <w:t>20</w:t>
      </w:r>
      <w:r w:rsidRPr="00130813">
        <w:t xml:space="preserve">: </w:t>
      </w:r>
      <w:r>
        <w:t>Waste disposal and environmental law</w:t>
      </w:r>
      <w:r w:rsidRPr="00130813">
        <w:t xml:space="preserve"> (</w:t>
      </w:r>
      <w:r>
        <w:t>learne</w:t>
      </w:r>
      <w:r w:rsidRPr="00130813">
        <w:t>r)</w:t>
      </w:r>
    </w:p>
    <w:p w14:paraId="3431B4E4" w14:textId="77777777" w:rsidR="006922A5" w:rsidRPr="0072738C" w:rsidRDefault="006922A5" w:rsidP="0072738C">
      <w:pPr>
        <w:pStyle w:val="ListParagraph"/>
        <w:ind w:left="0"/>
        <w:rPr>
          <w:rFonts w:cs="Arial"/>
          <w:szCs w:val="22"/>
        </w:rPr>
      </w:pPr>
      <w:r w:rsidRPr="0072738C">
        <w:rPr>
          <w:rFonts w:cs="Arial"/>
          <w:szCs w:val="22"/>
        </w:rPr>
        <w:t>Answer these questions.</w:t>
      </w:r>
    </w:p>
    <w:p w14:paraId="71F553AF" w14:textId="77777777" w:rsidR="006922A5" w:rsidRPr="0072738C" w:rsidRDefault="006922A5" w:rsidP="0058159B">
      <w:pPr>
        <w:pStyle w:val="ListParagraph"/>
        <w:ind w:left="785"/>
        <w:rPr>
          <w:rFonts w:cs="Arial"/>
          <w:szCs w:val="22"/>
        </w:rPr>
      </w:pPr>
    </w:p>
    <w:p w14:paraId="6B985E00" w14:textId="77777777" w:rsidR="006922A5" w:rsidRPr="0072738C" w:rsidRDefault="006922A5" w:rsidP="0072738C">
      <w:pPr>
        <w:pStyle w:val="Normalnumberedlist"/>
      </w:pPr>
      <w:r w:rsidRPr="0072738C">
        <w:t xml:space="preserve"> What gas is produced when plasterboard is landfilled with organic material?</w:t>
      </w:r>
    </w:p>
    <w:p w14:paraId="4F5B28E6" w14:textId="77777777" w:rsidR="006922A5" w:rsidRPr="0072738C" w:rsidRDefault="006922A5" w:rsidP="00D708DA">
      <w:pPr>
        <w:rPr>
          <w:rFonts w:cs="Arial"/>
          <w:szCs w:val="22"/>
        </w:rPr>
      </w:pPr>
    </w:p>
    <w:p w14:paraId="773CE5FB" w14:textId="77777777" w:rsidR="006922A5" w:rsidRPr="0072738C" w:rsidRDefault="006922A5" w:rsidP="0036171C">
      <w:pPr>
        <w:rPr>
          <w:rFonts w:cs="Arial"/>
          <w:szCs w:val="22"/>
        </w:rPr>
      </w:pPr>
    </w:p>
    <w:p w14:paraId="764FB3A2" w14:textId="77777777" w:rsidR="006922A5" w:rsidRPr="0072738C" w:rsidRDefault="006922A5" w:rsidP="0036171C">
      <w:pPr>
        <w:rPr>
          <w:rFonts w:cs="Arial"/>
          <w:szCs w:val="22"/>
        </w:rPr>
      </w:pPr>
    </w:p>
    <w:p w14:paraId="6AAB4BF4" w14:textId="77777777" w:rsidR="006922A5" w:rsidRPr="0072738C" w:rsidRDefault="006922A5" w:rsidP="0072738C">
      <w:pPr>
        <w:pStyle w:val="Normalnumberedlist"/>
      </w:pPr>
      <w:r w:rsidRPr="0072738C">
        <w:t xml:space="preserve">Give a brief overview of what is covered by the Control of Pollution Act. </w:t>
      </w:r>
    </w:p>
    <w:p w14:paraId="488DC474" w14:textId="77777777" w:rsidR="006922A5" w:rsidRPr="0072738C" w:rsidRDefault="006922A5" w:rsidP="00D71981">
      <w:pPr>
        <w:rPr>
          <w:rFonts w:cs="Arial"/>
          <w:color w:val="000000" w:themeColor="text1"/>
          <w:szCs w:val="22"/>
        </w:rPr>
      </w:pPr>
    </w:p>
    <w:p w14:paraId="01B676CD" w14:textId="77777777" w:rsidR="006922A5" w:rsidRPr="0072738C" w:rsidRDefault="006922A5" w:rsidP="00D71981">
      <w:pPr>
        <w:rPr>
          <w:rFonts w:cs="Arial"/>
          <w:color w:val="000000" w:themeColor="text1"/>
          <w:szCs w:val="22"/>
        </w:rPr>
      </w:pPr>
    </w:p>
    <w:p w14:paraId="4FF85616" w14:textId="77777777" w:rsidR="006922A5" w:rsidRPr="0072738C" w:rsidRDefault="006922A5" w:rsidP="00D71981">
      <w:pPr>
        <w:rPr>
          <w:rFonts w:cs="Arial"/>
          <w:color w:val="000000" w:themeColor="text1"/>
          <w:szCs w:val="22"/>
        </w:rPr>
      </w:pPr>
    </w:p>
    <w:p w14:paraId="050B6C01" w14:textId="77777777" w:rsidR="006922A5" w:rsidRPr="0072738C" w:rsidRDefault="006922A5" w:rsidP="0036171C">
      <w:pPr>
        <w:pStyle w:val="ListParagraph"/>
        <w:rPr>
          <w:rFonts w:cs="Arial"/>
          <w:color w:val="000000" w:themeColor="text1"/>
          <w:szCs w:val="22"/>
        </w:rPr>
      </w:pPr>
    </w:p>
    <w:p w14:paraId="223B1CF6" w14:textId="77777777" w:rsidR="006922A5" w:rsidRPr="0072738C" w:rsidRDefault="006922A5" w:rsidP="0072738C">
      <w:pPr>
        <w:pStyle w:val="Normalnumberedlist"/>
      </w:pPr>
      <w:r w:rsidRPr="0072738C">
        <w:t>Which act covers the protection of native species and their habitats?</w:t>
      </w:r>
    </w:p>
    <w:p w14:paraId="50D2BE7E" w14:textId="77777777" w:rsidR="006922A5" w:rsidRPr="0072738C" w:rsidRDefault="006922A5" w:rsidP="00D71981">
      <w:pPr>
        <w:rPr>
          <w:rFonts w:cs="Arial"/>
          <w:color w:val="000000" w:themeColor="text1"/>
          <w:szCs w:val="22"/>
        </w:rPr>
      </w:pPr>
    </w:p>
    <w:p w14:paraId="3FE2B94C" w14:textId="77777777" w:rsidR="006922A5" w:rsidRPr="0072738C" w:rsidRDefault="006922A5" w:rsidP="00D71981">
      <w:pPr>
        <w:rPr>
          <w:rFonts w:cs="Arial"/>
          <w:color w:val="FF0000"/>
          <w:szCs w:val="22"/>
        </w:rPr>
      </w:pPr>
    </w:p>
    <w:p w14:paraId="77EB640F" w14:textId="77777777" w:rsidR="006922A5" w:rsidRPr="0072738C" w:rsidRDefault="006922A5" w:rsidP="00D71981">
      <w:pPr>
        <w:rPr>
          <w:rFonts w:cs="Arial"/>
          <w:color w:val="000000" w:themeColor="text1"/>
          <w:szCs w:val="22"/>
        </w:rPr>
      </w:pPr>
    </w:p>
    <w:p w14:paraId="1C6A9048" w14:textId="35CC97A9" w:rsidR="006922A5" w:rsidRPr="0072738C" w:rsidRDefault="006922A5" w:rsidP="0072738C">
      <w:pPr>
        <w:pStyle w:val="Normalnumberedlist"/>
      </w:pPr>
      <w:r w:rsidRPr="0072738C">
        <w:t>If planning permission is granted within the bound</w:t>
      </w:r>
      <w:r w:rsidR="0072738C">
        <w:t>a</w:t>
      </w:r>
      <w:r w:rsidRPr="0072738C">
        <w:t>ries of a national park, what would most likely be one of the stipulations?</w:t>
      </w:r>
    </w:p>
    <w:p w14:paraId="3F2DE54F" w14:textId="77777777" w:rsidR="006922A5" w:rsidRPr="0072738C" w:rsidRDefault="006922A5" w:rsidP="00D71981">
      <w:pPr>
        <w:rPr>
          <w:rFonts w:cs="Arial"/>
          <w:color w:val="000000" w:themeColor="text1"/>
          <w:szCs w:val="22"/>
        </w:rPr>
      </w:pPr>
    </w:p>
    <w:p w14:paraId="5EC2E8A8" w14:textId="65655E95" w:rsidR="006922A5" w:rsidRPr="0072738C" w:rsidRDefault="006922A5" w:rsidP="0072738C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72738C">
        <w:rPr>
          <w:rFonts w:cs="Arial"/>
          <w:szCs w:val="22"/>
        </w:rPr>
        <w:t>External features must blend in with the surrounding buildings.</w:t>
      </w:r>
    </w:p>
    <w:p w14:paraId="76645084" w14:textId="4852F859" w:rsidR="006922A5" w:rsidRPr="0072738C" w:rsidRDefault="006922A5" w:rsidP="0072738C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72738C">
        <w:rPr>
          <w:rFonts w:cs="Arial"/>
          <w:szCs w:val="22"/>
        </w:rPr>
        <w:t>All labour and materials must be locally sourced.</w:t>
      </w:r>
    </w:p>
    <w:p w14:paraId="0171CFD8" w14:textId="678F21B1" w:rsidR="006922A5" w:rsidRPr="0072738C" w:rsidRDefault="006922A5" w:rsidP="0072738C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72738C">
        <w:rPr>
          <w:rFonts w:cs="Arial"/>
          <w:szCs w:val="22"/>
        </w:rPr>
        <w:t>Internal features must be in fitted using traditional methods.</w:t>
      </w:r>
    </w:p>
    <w:p w14:paraId="063F3690" w14:textId="6C242B50" w:rsidR="006922A5" w:rsidRPr="0072738C" w:rsidRDefault="006922A5" w:rsidP="0072738C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72738C">
        <w:rPr>
          <w:rFonts w:cs="Arial"/>
          <w:szCs w:val="22"/>
        </w:rPr>
        <w:t>Renewable energy sources must be used for heating.</w:t>
      </w:r>
    </w:p>
    <w:p w14:paraId="421CE26B" w14:textId="77777777" w:rsidR="006922A5" w:rsidRPr="0072738C" w:rsidRDefault="006922A5" w:rsidP="00D71981">
      <w:pPr>
        <w:rPr>
          <w:rFonts w:cs="Arial"/>
          <w:color w:val="000000" w:themeColor="text1"/>
          <w:szCs w:val="22"/>
        </w:rPr>
      </w:pPr>
      <w:r w:rsidRPr="0072738C">
        <w:rPr>
          <w:rFonts w:cs="Arial"/>
          <w:color w:val="000000" w:themeColor="text1"/>
          <w:szCs w:val="22"/>
        </w:rPr>
        <w:t xml:space="preserve"> </w:t>
      </w:r>
    </w:p>
    <w:p w14:paraId="6926F95E" w14:textId="77777777" w:rsidR="006922A5" w:rsidRPr="0072738C" w:rsidRDefault="006922A5" w:rsidP="0072738C">
      <w:pPr>
        <w:pStyle w:val="Normalnumberedlist"/>
      </w:pPr>
      <w:r w:rsidRPr="0072738C">
        <w:t>The Climate Change Act 2008 is designed to reduce CO</w:t>
      </w:r>
      <w:r w:rsidRPr="0072738C">
        <w:rPr>
          <w:vertAlign w:val="subscript"/>
        </w:rPr>
        <w:t>2</w:t>
      </w:r>
      <w:r w:rsidRPr="0072738C">
        <w:t xml:space="preserve"> emissions by 2050 by what percentage?</w:t>
      </w:r>
    </w:p>
    <w:p w14:paraId="17398B94" w14:textId="77777777" w:rsidR="006922A5" w:rsidRPr="0072738C" w:rsidRDefault="006922A5" w:rsidP="009A3F3F">
      <w:pPr>
        <w:rPr>
          <w:rFonts w:cs="Arial"/>
          <w:szCs w:val="22"/>
        </w:rPr>
      </w:pPr>
    </w:p>
    <w:p w14:paraId="15AC6CFB" w14:textId="74166EBB" w:rsidR="006922A5" w:rsidRPr="0072738C" w:rsidRDefault="006922A5" w:rsidP="0072738C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72738C">
        <w:rPr>
          <w:rFonts w:cs="Arial"/>
          <w:szCs w:val="22"/>
        </w:rPr>
        <w:t>50%</w:t>
      </w:r>
    </w:p>
    <w:p w14:paraId="12DDA637" w14:textId="55764AA2" w:rsidR="006922A5" w:rsidRPr="0072738C" w:rsidRDefault="006922A5" w:rsidP="0072738C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72738C">
        <w:rPr>
          <w:rFonts w:cs="Arial"/>
          <w:szCs w:val="22"/>
        </w:rPr>
        <w:t>60%</w:t>
      </w:r>
    </w:p>
    <w:p w14:paraId="5C3E34F7" w14:textId="1F3F2DF7" w:rsidR="006922A5" w:rsidRPr="0072738C" w:rsidRDefault="006922A5" w:rsidP="0072738C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72738C">
        <w:rPr>
          <w:rFonts w:cs="Arial"/>
          <w:szCs w:val="22"/>
        </w:rPr>
        <w:t>70%</w:t>
      </w:r>
    </w:p>
    <w:p w14:paraId="5982CF48" w14:textId="20EA4758" w:rsidR="006922A5" w:rsidRPr="0072738C" w:rsidRDefault="006922A5" w:rsidP="0072738C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72738C">
        <w:rPr>
          <w:rFonts w:cs="Arial"/>
          <w:szCs w:val="22"/>
        </w:rPr>
        <w:t>80%</w:t>
      </w:r>
    </w:p>
    <w:p w14:paraId="0A56D80C" w14:textId="77777777" w:rsidR="006922A5" w:rsidRPr="0072738C" w:rsidRDefault="006922A5" w:rsidP="009A3F3F">
      <w:pPr>
        <w:ind w:left="720"/>
        <w:rPr>
          <w:rFonts w:cs="Arial"/>
          <w:szCs w:val="22"/>
        </w:rPr>
      </w:pPr>
    </w:p>
    <w:p w14:paraId="40AB0480" w14:textId="77777777" w:rsidR="006922A5" w:rsidRPr="0072738C" w:rsidRDefault="006922A5" w:rsidP="0036171C">
      <w:pPr>
        <w:ind w:left="360"/>
        <w:rPr>
          <w:rFonts w:cs="Arial"/>
          <w:szCs w:val="22"/>
        </w:rPr>
      </w:pPr>
    </w:p>
    <w:p w14:paraId="7BD8688E" w14:textId="77777777" w:rsidR="006922A5" w:rsidRPr="0072738C" w:rsidRDefault="006922A5" w:rsidP="0036171C">
      <w:pPr>
        <w:rPr>
          <w:rFonts w:cs="Arial"/>
          <w:szCs w:val="22"/>
        </w:rPr>
      </w:pPr>
      <w:r w:rsidRPr="0072738C">
        <w:rPr>
          <w:rFonts w:cs="Arial"/>
          <w:szCs w:val="22"/>
        </w:rPr>
        <w:t xml:space="preserve"> </w:t>
      </w:r>
    </w:p>
    <w:p w14:paraId="3830096C" w14:textId="77777777" w:rsidR="006922A5" w:rsidRPr="0072738C" w:rsidRDefault="006922A5" w:rsidP="00923A51">
      <w:pPr>
        <w:rPr>
          <w:szCs w:val="22"/>
        </w:rPr>
      </w:pPr>
    </w:p>
    <w:p w14:paraId="50872470" w14:textId="77777777" w:rsidR="00474F67" w:rsidRDefault="00474F67" w:rsidP="00474F67">
      <w:pPr>
        <w:rPr>
          <w:rFonts w:cs="Arial"/>
          <w:szCs w:val="22"/>
        </w:rPr>
      </w:pPr>
    </w:p>
    <w:p w14:paraId="6B8DC1FD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560E0" w14:textId="77777777" w:rsidR="006922A5" w:rsidRDefault="006922A5">
      <w:pPr>
        <w:spacing w:before="0" w:after="0"/>
      </w:pPr>
      <w:r>
        <w:separator/>
      </w:r>
    </w:p>
  </w:endnote>
  <w:endnote w:type="continuationSeparator" w:id="0">
    <w:p w14:paraId="6F286B9E" w14:textId="77777777" w:rsidR="006922A5" w:rsidRDefault="006922A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26172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43560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53DD8B4" wp14:editId="60AF6C92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DA835FC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92BD612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3DD8B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2DA835FC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92BD612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4E50E8E" wp14:editId="226C3E8C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8EEA5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7F6EE" w14:textId="77777777" w:rsidR="006922A5" w:rsidRDefault="006922A5">
      <w:pPr>
        <w:spacing w:before="0" w:after="0"/>
      </w:pPr>
      <w:r>
        <w:separator/>
      </w:r>
    </w:p>
  </w:footnote>
  <w:footnote w:type="continuationSeparator" w:id="0">
    <w:p w14:paraId="646F1321" w14:textId="77777777" w:rsidR="006922A5" w:rsidRDefault="006922A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A7E54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8B9A3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24E21C0" wp14:editId="7A71873B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6A46A81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05DE362" wp14:editId="5CE917A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DDB396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C8D3B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CEA66E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724677"/>
    <w:multiLevelType w:val="hybridMultilevel"/>
    <w:tmpl w:val="189672BE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60D24"/>
    <w:multiLevelType w:val="hybridMultilevel"/>
    <w:tmpl w:val="A628D5A0"/>
    <w:lvl w:ilvl="0" w:tplc="28DC0734">
      <w:start w:val="1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2A06EC"/>
    <w:multiLevelType w:val="hybridMultilevel"/>
    <w:tmpl w:val="8C54F2CE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37545ED2"/>
    <w:multiLevelType w:val="hybridMultilevel"/>
    <w:tmpl w:val="EC366F4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80E7D0C"/>
    <w:multiLevelType w:val="hybridMultilevel"/>
    <w:tmpl w:val="7578DEE0"/>
    <w:lvl w:ilvl="0" w:tplc="0809000F">
      <w:start w:val="1"/>
      <w:numFmt w:val="decimal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9"/>
  </w:num>
  <w:num w:numId="3">
    <w:abstractNumId w:val="26"/>
  </w:num>
  <w:num w:numId="4">
    <w:abstractNumId w:val="21"/>
  </w:num>
  <w:num w:numId="5">
    <w:abstractNumId w:val="9"/>
  </w:num>
  <w:num w:numId="6">
    <w:abstractNumId w:val="20"/>
  </w:num>
  <w:num w:numId="7">
    <w:abstractNumId w:val="9"/>
  </w:num>
  <w:num w:numId="8">
    <w:abstractNumId w:val="2"/>
  </w:num>
  <w:num w:numId="9">
    <w:abstractNumId w:val="9"/>
    <w:lvlOverride w:ilvl="0">
      <w:startOverride w:val="1"/>
    </w:lvlOverride>
  </w:num>
  <w:num w:numId="10">
    <w:abstractNumId w:val="22"/>
  </w:num>
  <w:num w:numId="11">
    <w:abstractNumId w:val="18"/>
  </w:num>
  <w:num w:numId="12">
    <w:abstractNumId w:val="7"/>
  </w:num>
  <w:num w:numId="13">
    <w:abstractNumId w:val="16"/>
  </w:num>
  <w:num w:numId="14">
    <w:abstractNumId w:val="23"/>
  </w:num>
  <w:num w:numId="15">
    <w:abstractNumId w:val="14"/>
  </w:num>
  <w:num w:numId="16">
    <w:abstractNumId w:val="8"/>
  </w:num>
  <w:num w:numId="17">
    <w:abstractNumId w:val="28"/>
  </w:num>
  <w:num w:numId="18">
    <w:abstractNumId w:val="29"/>
  </w:num>
  <w:num w:numId="19">
    <w:abstractNumId w:val="4"/>
  </w:num>
  <w:num w:numId="20">
    <w:abstractNumId w:val="3"/>
  </w:num>
  <w:num w:numId="21">
    <w:abstractNumId w:val="12"/>
  </w:num>
  <w:num w:numId="22">
    <w:abstractNumId w:val="12"/>
    <w:lvlOverride w:ilvl="0">
      <w:startOverride w:val="1"/>
    </w:lvlOverride>
  </w:num>
  <w:num w:numId="23">
    <w:abstractNumId w:val="27"/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3"/>
  </w:num>
  <w:num w:numId="27">
    <w:abstractNumId w:val="24"/>
  </w:num>
  <w:num w:numId="28">
    <w:abstractNumId w:val="12"/>
    <w:lvlOverride w:ilvl="0">
      <w:startOverride w:val="1"/>
    </w:lvlOverride>
  </w:num>
  <w:num w:numId="29">
    <w:abstractNumId w:val="25"/>
  </w:num>
  <w:num w:numId="30">
    <w:abstractNumId w:val="12"/>
  </w:num>
  <w:num w:numId="31">
    <w:abstractNumId w:val="12"/>
    <w:lvlOverride w:ilvl="0">
      <w:startOverride w:val="1"/>
    </w:lvlOverride>
  </w:num>
  <w:num w:numId="32">
    <w:abstractNumId w:val="12"/>
    <w:lvlOverride w:ilvl="0">
      <w:startOverride w:val="1"/>
    </w:lvlOverride>
  </w:num>
  <w:num w:numId="33">
    <w:abstractNumId w:val="0"/>
  </w:num>
  <w:num w:numId="34">
    <w:abstractNumId w:val="15"/>
  </w:num>
  <w:num w:numId="35">
    <w:abstractNumId w:val="5"/>
  </w:num>
  <w:num w:numId="36">
    <w:abstractNumId w:val="17"/>
  </w:num>
  <w:num w:numId="37">
    <w:abstractNumId w:val="11"/>
  </w:num>
  <w:num w:numId="38">
    <w:abstractNumId w:val="10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2A5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922A5"/>
    <w:rsid w:val="006B798A"/>
    <w:rsid w:val="006D3AA3"/>
    <w:rsid w:val="006D4994"/>
    <w:rsid w:val="006E1028"/>
    <w:rsid w:val="006E19C2"/>
    <w:rsid w:val="006F7BAF"/>
    <w:rsid w:val="0072738C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9C15090"/>
  <w15:docId w15:val="{57B3E12A-5173-4C5D-92D3-0755734F5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22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5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2021-09-21T11:53:00Z</dcterms:created>
  <dcterms:modified xsi:type="dcterms:W3CDTF">2021-09-23T08:23:00Z</dcterms:modified>
</cp:coreProperties>
</file>