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06613" w14:textId="77777777" w:rsidR="00657936" w:rsidRDefault="00657936" w:rsidP="00CF04BD">
      <w:pPr>
        <w:pStyle w:val="Unittitle"/>
      </w:pPr>
      <w:r>
        <w:t xml:space="preserve">3. Construction design principles </w:t>
      </w:r>
    </w:p>
    <w:p w14:paraId="1238C52A" w14:textId="77777777" w:rsidR="00657936" w:rsidRDefault="00657936" w:rsidP="00D5092F">
      <w:pPr>
        <w:pStyle w:val="Heading1"/>
      </w:pPr>
      <w:r w:rsidRPr="008E730C">
        <w:t xml:space="preserve">Worksheet </w:t>
      </w:r>
      <w:r>
        <w:t>2</w:t>
      </w:r>
      <w:r w:rsidRPr="008E730C">
        <w:t xml:space="preserve">: </w:t>
      </w:r>
      <w:r>
        <w:t>V</w:t>
      </w:r>
      <w:r w:rsidRPr="008E730C">
        <w:t>ernacular architecture</w:t>
      </w:r>
      <w:r>
        <w:t xml:space="preserve"> research task </w:t>
      </w:r>
      <w:r w:rsidRPr="00692A45">
        <w:t>(</w:t>
      </w:r>
      <w:r>
        <w:t>tutor</w:t>
      </w:r>
      <w:r w:rsidRPr="00692A45">
        <w:t>)</w:t>
      </w:r>
    </w:p>
    <w:p w14:paraId="26F0A311" w14:textId="77777777" w:rsidR="00657936" w:rsidRDefault="00657936" w:rsidP="00B306A2">
      <w:pPr>
        <w:pStyle w:val="Answer"/>
      </w:pPr>
    </w:p>
    <w:p w14:paraId="78AC8F99" w14:textId="77777777" w:rsidR="00657936" w:rsidRPr="0076276B" w:rsidRDefault="00657936" w:rsidP="006A5157">
      <w:pPr>
        <w:spacing w:after="0" w:line="240" w:lineRule="auto"/>
        <w:rPr>
          <w:rFonts w:cs="Arial"/>
          <w:szCs w:val="22"/>
        </w:rPr>
      </w:pPr>
      <w:r w:rsidRPr="0076276B">
        <w:rPr>
          <w:rFonts w:cs="Arial"/>
          <w:bCs/>
          <w:szCs w:val="22"/>
        </w:rPr>
        <w:t>Research vernacular architecture</w:t>
      </w:r>
      <w:r w:rsidRPr="0076276B">
        <w:rPr>
          <w:rFonts w:cs="Arial"/>
          <w:szCs w:val="22"/>
        </w:rPr>
        <w:t xml:space="preserve"> and listed buildings. Then answer these questions.</w:t>
      </w:r>
    </w:p>
    <w:p w14:paraId="0F0DEB47" w14:textId="77777777" w:rsidR="00657936" w:rsidRPr="0076276B" w:rsidRDefault="00657936" w:rsidP="006A5157">
      <w:pPr>
        <w:spacing w:after="0" w:line="240" w:lineRule="auto"/>
        <w:rPr>
          <w:rFonts w:cs="Arial"/>
          <w:szCs w:val="22"/>
        </w:rPr>
      </w:pPr>
    </w:p>
    <w:p w14:paraId="2407BEAA" w14:textId="77777777" w:rsidR="00657936" w:rsidRPr="0076276B" w:rsidRDefault="00657936" w:rsidP="007A09B2">
      <w:pPr>
        <w:pStyle w:val="ListParagraph"/>
        <w:numPr>
          <w:ilvl w:val="0"/>
          <w:numId w:val="37"/>
        </w:numPr>
        <w:spacing w:before="0" w:after="0" w:line="240" w:lineRule="auto"/>
        <w:rPr>
          <w:rFonts w:cs="Arial"/>
          <w:szCs w:val="22"/>
        </w:rPr>
      </w:pPr>
      <w:r w:rsidRPr="0076276B">
        <w:rPr>
          <w:rFonts w:cs="Arial"/>
          <w:szCs w:val="22"/>
        </w:rPr>
        <w:t>What does vernacular architecture mean?</w:t>
      </w:r>
    </w:p>
    <w:p w14:paraId="582A3841" w14:textId="77777777" w:rsidR="00657936" w:rsidRPr="0076276B" w:rsidRDefault="00657936" w:rsidP="006A5157">
      <w:pPr>
        <w:pStyle w:val="ListParagraph"/>
        <w:spacing w:after="0" w:line="240" w:lineRule="auto"/>
        <w:rPr>
          <w:rFonts w:cs="Arial"/>
          <w:szCs w:val="22"/>
        </w:rPr>
      </w:pPr>
    </w:p>
    <w:p w14:paraId="66BCEDCD" w14:textId="77777777" w:rsidR="00657936" w:rsidRPr="0076276B" w:rsidRDefault="00657936" w:rsidP="0087391D">
      <w:pPr>
        <w:pStyle w:val="ListParagraph"/>
        <w:spacing w:after="0" w:line="240" w:lineRule="auto"/>
        <w:ind w:left="360"/>
        <w:rPr>
          <w:rFonts w:cs="Arial"/>
          <w:color w:val="FF0000"/>
          <w:szCs w:val="22"/>
        </w:rPr>
      </w:pPr>
      <w:r w:rsidRPr="0076276B">
        <w:rPr>
          <w:rFonts w:cs="Arial"/>
          <w:color w:val="FF0000"/>
          <w:szCs w:val="22"/>
        </w:rPr>
        <w:t>Houses built in the main from locally available materials that reflect custom and tradition, and which contribute to the distinctiveness of a local area.</w:t>
      </w:r>
    </w:p>
    <w:p w14:paraId="78FBC9A8" w14:textId="77777777" w:rsidR="00657936" w:rsidRPr="0076276B" w:rsidRDefault="00657936" w:rsidP="006A5157">
      <w:pPr>
        <w:spacing w:after="0" w:line="240" w:lineRule="auto"/>
        <w:rPr>
          <w:rFonts w:cs="Arial"/>
          <w:szCs w:val="22"/>
        </w:rPr>
      </w:pPr>
    </w:p>
    <w:p w14:paraId="6E74195B" w14:textId="77777777" w:rsidR="00657936" w:rsidRPr="0076276B" w:rsidRDefault="00657936" w:rsidP="007A09B2">
      <w:pPr>
        <w:pStyle w:val="ListParagraph"/>
        <w:numPr>
          <w:ilvl w:val="0"/>
          <w:numId w:val="37"/>
        </w:numPr>
        <w:spacing w:before="0" w:after="0" w:line="240" w:lineRule="auto"/>
        <w:rPr>
          <w:rFonts w:cs="Arial"/>
          <w:szCs w:val="22"/>
        </w:rPr>
      </w:pPr>
      <w:r w:rsidRPr="0076276B">
        <w:rPr>
          <w:rFonts w:cs="Arial"/>
          <w:szCs w:val="22"/>
        </w:rPr>
        <w:t xml:space="preserve">Find some examples in your local area (town, city, county). If possible, include photographs of these examples. </w:t>
      </w:r>
    </w:p>
    <w:p w14:paraId="76FDA47A" w14:textId="77777777" w:rsidR="00657936" w:rsidRPr="0076276B" w:rsidRDefault="00657936" w:rsidP="006A5157">
      <w:pPr>
        <w:pStyle w:val="ListParagraph"/>
        <w:rPr>
          <w:rFonts w:cs="Arial"/>
          <w:szCs w:val="22"/>
        </w:rPr>
      </w:pPr>
    </w:p>
    <w:p w14:paraId="7B9BD63A" w14:textId="6B6E5077" w:rsidR="00657936" w:rsidRPr="0076276B" w:rsidRDefault="00657936" w:rsidP="0087391D">
      <w:pPr>
        <w:pStyle w:val="ListParagraph"/>
        <w:ind w:left="360"/>
        <w:rPr>
          <w:rFonts w:cs="Arial"/>
          <w:color w:val="FF0000"/>
          <w:szCs w:val="22"/>
        </w:rPr>
      </w:pPr>
      <w:r w:rsidRPr="0076276B">
        <w:rPr>
          <w:rFonts w:cs="Arial"/>
          <w:color w:val="FF0000"/>
          <w:szCs w:val="22"/>
        </w:rPr>
        <w:t xml:space="preserve">Learners may provide a variety of answers for this exercise based on examples from their local area. The examples could include labourers’ cottages, mill workers’ terraces, timber-framed </w:t>
      </w:r>
      <w:r w:rsidR="0076276B" w:rsidRPr="0076276B">
        <w:rPr>
          <w:rFonts w:cs="Arial"/>
          <w:color w:val="FF0000"/>
          <w:szCs w:val="22"/>
        </w:rPr>
        <w:t>T</w:t>
      </w:r>
      <w:r w:rsidRPr="0076276B">
        <w:rPr>
          <w:rFonts w:cs="Arial"/>
          <w:color w:val="FF0000"/>
          <w:szCs w:val="22"/>
        </w:rPr>
        <w:t>udor houses and so on.</w:t>
      </w:r>
    </w:p>
    <w:p w14:paraId="24765D4B" w14:textId="77777777" w:rsidR="00657936" w:rsidRPr="0076276B" w:rsidRDefault="00657936" w:rsidP="006A5157">
      <w:pPr>
        <w:pStyle w:val="ListParagraph"/>
        <w:rPr>
          <w:rFonts w:cs="Arial"/>
          <w:color w:val="FF0000"/>
          <w:szCs w:val="22"/>
        </w:rPr>
      </w:pPr>
    </w:p>
    <w:p w14:paraId="6BE5C136" w14:textId="77777777" w:rsidR="00657936" w:rsidRPr="0076276B" w:rsidRDefault="00657936" w:rsidP="007A09B2">
      <w:pPr>
        <w:pStyle w:val="ListParagraph"/>
        <w:numPr>
          <w:ilvl w:val="0"/>
          <w:numId w:val="37"/>
        </w:numPr>
        <w:spacing w:before="0" w:after="160" w:line="259" w:lineRule="auto"/>
        <w:rPr>
          <w:rFonts w:cs="Arial"/>
          <w:szCs w:val="22"/>
        </w:rPr>
      </w:pPr>
      <w:r w:rsidRPr="0076276B">
        <w:rPr>
          <w:rFonts w:cs="Arial"/>
          <w:szCs w:val="22"/>
        </w:rPr>
        <w:t xml:space="preserve">Research the grades of listed building and define each grade. Find out what percentage of listed buildings in each grade and give an example. </w:t>
      </w:r>
    </w:p>
    <w:p w14:paraId="683232F2" w14:textId="77777777" w:rsidR="00657936" w:rsidRPr="0076276B" w:rsidRDefault="00657936" w:rsidP="006A5157">
      <w:pPr>
        <w:rPr>
          <w:rFonts w:cs="Arial"/>
          <w:szCs w:val="22"/>
        </w:rPr>
      </w:pPr>
    </w:p>
    <w:p w14:paraId="68D95157" w14:textId="77777777" w:rsidR="00657936" w:rsidRPr="0076276B" w:rsidRDefault="00657936" w:rsidP="00657936">
      <w:pPr>
        <w:numPr>
          <w:ilvl w:val="0"/>
          <w:numId w:val="35"/>
        </w:numPr>
        <w:shd w:val="clear" w:color="auto" w:fill="FFFFFF"/>
        <w:spacing w:before="0" w:after="0" w:line="240" w:lineRule="auto"/>
        <w:rPr>
          <w:rFonts w:eastAsia="Times New Roman" w:cs="Arial"/>
          <w:color w:val="FF0000"/>
          <w:szCs w:val="22"/>
          <w:lang w:eastAsia="en-GB"/>
        </w:rPr>
      </w:pPr>
      <w:r w:rsidRPr="0076276B">
        <w:rPr>
          <w:rFonts w:eastAsia="Times New Roman" w:cs="Arial"/>
          <w:color w:val="FF0000"/>
          <w:szCs w:val="22"/>
          <w:lang w:eastAsia="en-GB"/>
        </w:rPr>
        <w:t>Grade I buildings: these are buildings of exceptional interest or considered to be internationally important and account for just 2.5% of all listed buildings. An example is Buckingham Palace.</w:t>
      </w:r>
    </w:p>
    <w:p w14:paraId="7412783B" w14:textId="77777777" w:rsidR="00657936" w:rsidRPr="0076276B" w:rsidRDefault="00657936" w:rsidP="00657936">
      <w:pPr>
        <w:numPr>
          <w:ilvl w:val="0"/>
          <w:numId w:val="35"/>
        </w:numPr>
        <w:shd w:val="clear" w:color="auto" w:fill="FFFFFF"/>
        <w:spacing w:before="0" w:after="0" w:line="240" w:lineRule="auto"/>
        <w:rPr>
          <w:rFonts w:eastAsia="Times New Roman" w:cs="Arial"/>
          <w:color w:val="FF0000"/>
          <w:szCs w:val="22"/>
          <w:lang w:eastAsia="en-GB"/>
        </w:rPr>
      </w:pPr>
      <w:r w:rsidRPr="0076276B">
        <w:rPr>
          <w:rFonts w:eastAsia="Times New Roman" w:cs="Arial"/>
          <w:color w:val="FF0000"/>
          <w:szCs w:val="22"/>
          <w:lang w:eastAsia="en-GB"/>
        </w:rPr>
        <w:t>Grade II* buildings: these are particularly important buildings of more than special interest and account for 5.5% of listed buildings. An example would be the Playhouse Theatre in Liverpool.</w:t>
      </w:r>
    </w:p>
    <w:p w14:paraId="039B526B" w14:textId="77777777" w:rsidR="00657936" w:rsidRPr="0076276B" w:rsidRDefault="00657936" w:rsidP="00657936">
      <w:pPr>
        <w:numPr>
          <w:ilvl w:val="0"/>
          <w:numId w:val="35"/>
        </w:numPr>
        <w:shd w:val="clear" w:color="auto" w:fill="FFFFFF"/>
        <w:spacing w:before="0" w:after="0" w:line="240" w:lineRule="auto"/>
        <w:rPr>
          <w:rFonts w:eastAsia="Times New Roman" w:cs="Arial"/>
          <w:color w:val="FF0000"/>
          <w:szCs w:val="22"/>
          <w:lang w:eastAsia="en-GB"/>
        </w:rPr>
      </w:pPr>
      <w:r w:rsidRPr="0076276B">
        <w:rPr>
          <w:rFonts w:eastAsia="Times New Roman" w:cs="Arial"/>
          <w:color w:val="FF0000"/>
          <w:szCs w:val="22"/>
          <w:lang w:eastAsia="en-GB"/>
        </w:rPr>
        <w:t xml:space="preserve">Grade II buildings: these are nationally important and of special interest. They account for 92% of all listed buildings. It is the most likely grade for private residential buildings. Learners could be asked to find a local example or find a photograph of a Grade II listed house online as an example. There are many examples of this, a list is given here: </w:t>
      </w:r>
      <w:hyperlink r:id="rId7" w:history="1">
        <w:r w:rsidRPr="0076276B">
          <w:rPr>
            <w:rStyle w:val="Hyperlink"/>
            <w:szCs w:val="22"/>
          </w:rPr>
          <w:t>Listed buildings in England - Wikipedia</w:t>
        </w:r>
      </w:hyperlink>
    </w:p>
    <w:p w14:paraId="78B58465" w14:textId="77777777" w:rsidR="00657936" w:rsidRDefault="00657936" w:rsidP="00B306A2">
      <w:pPr>
        <w:pStyle w:val="Normalnumberedlist"/>
        <w:numPr>
          <w:ilvl w:val="0"/>
          <w:numId w:val="0"/>
        </w:numPr>
      </w:pPr>
    </w:p>
    <w:p w14:paraId="66A5195D" w14:textId="77777777" w:rsidR="00657936" w:rsidRDefault="00657936" w:rsidP="002F2EF0">
      <w:pPr>
        <w:pStyle w:val="Answer"/>
        <w:ind w:left="0"/>
      </w:pPr>
    </w:p>
    <w:p w14:paraId="66CAFC98" w14:textId="77777777" w:rsidR="00657936" w:rsidRDefault="00657936" w:rsidP="006E1028">
      <w:pPr>
        <w:pStyle w:val="Answer"/>
      </w:pPr>
    </w:p>
    <w:p w14:paraId="52044F05" w14:textId="77777777" w:rsidR="00474F67" w:rsidRDefault="00474F67" w:rsidP="00474F67">
      <w:pPr>
        <w:rPr>
          <w:rFonts w:cs="Arial"/>
          <w:szCs w:val="22"/>
        </w:rPr>
      </w:pPr>
    </w:p>
    <w:p w14:paraId="0A584F5B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E1F0F" w14:textId="77777777" w:rsidR="00657936" w:rsidRDefault="00657936">
      <w:pPr>
        <w:spacing w:before="0" w:after="0"/>
      </w:pPr>
      <w:r>
        <w:separator/>
      </w:r>
    </w:p>
  </w:endnote>
  <w:endnote w:type="continuationSeparator" w:id="0">
    <w:p w14:paraId="43AB77CA" w14:textId="77777777" w:rsidR="00657936" w:rsidRDefault="0065793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C6E0B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2E80A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B3728EB" wp14:editId="4E298B59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A0B7425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4737A85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3728E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4A0B7425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4737A85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AD3B637" wp14:editId="17023081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342E4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9160B" w14:textId="77777777" w:rsidR="00657936" w:rsidRDefault="00657936">
      <w:pPr>
        <w:spacing w:before="0" w:after="0"/>
      </w:pPr>
      <w:r>
        <w:separator/>
      </w:r>
    </w:p>
  </w:footnote>
  <w:footnote w:type="continuationSeparator" w:id="0">
    <w:p w14:paraId="0AFD4242" w14:textId="77777777" w:rsidR="00657936" w:rsidRDefault="0065793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7E3D8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5850D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31F7CB8" wp14:editId="5A007084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2A8E3EFB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DE95157" wp14:editId="5AE26B3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EC9E1B8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BB2D9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A47BB6"/>
    <w:multiLevelType w:val="hybridMultilevel"/>
    <w:tmpl w:val="73FA9FB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822CAF"/>
    <w:multiLevelType w:val="multilevel"/>
    <w:tmpl w:val="E084B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B8667C"/>
    <w:multiLevelType w:val="hybridMultilevel"/>
    <w:tmpl w:val="3F7A9C9A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3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6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4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1"/>
  </w:num>
  <w:num w:numId="28">
    <w:abstractNumId w:val="9"/>
    <w:lvlOverride w:ilvl="0">
      <w:startOverride w:val="1"/>
    </w:lvlOverride>
  </w:num>
  <w:num w:numId="29">
    <w:abstractNumId w:val="22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20"/>
  </w:num>
  <w:num w:numId="36">
    <w:abstractNumId w:val="27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936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57936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6276B"/>
    <w:rsid w:val="00797FA7"/>
    <w:rsid w:val="007A09B2"/>
    <w:rsid w:val="0087391D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21D9EC9"/>
  <w15:docId w15:val="{2B926B29-04DA-4DD0-950C-4966A7AFD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57936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6579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en.wikipedia.org/wiki/Listed_buildings_in_England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0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4</cp:revision>
  <cp:lastPrinted>2013-05-15T12:05:00Z</cp:lastPrinted>
  <dcterms:created xsi:type="dcterms:W3CDTF">2021-09-21T11:25:00Z</dcterms:created>
  <dcterms:modified xsi:type="dcterms:W3CDTF">2021-09-23T11:05:00Z</dcterms:modified>
</cp:coreProperties>
</file>