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C5933" w14:textId="77777777" w:rsidR="00137DE2" w:rsidRDefault="00137DE2" w:rsidP="00862870">
      <w:pPr>
        <w:pStyle w:val="Unittitle"/>
      </w:pPr>
      <w:r>
        <w:t xml:space="preserve">3. Construction design principles </w:t>
      </w:r>
    </w:p>
    <w:p w14:paraId="60A6C368" w14:textId="77777777" w:rsidR="00137DE2" w:rsidRPr="00775154" w:rsidRDefault="00137DE2" w:rsidP="00775154">
      <w:pPr>
        <w:pStyle w:val="Heading1"/>
      </w:pPr>
      <w:r w:rsidRPr="00775154">
        <w:t xml:space="preserve">Worksheet </w:t>
      </w:r>
      <w:r>
        <w:t>7</w:t>
      </w:r>
      <w:r w:rsidRPr="00775154">
        <w:t>: Benefits of good design</w:t>
      </w:r>
      <w:r>
        <w:t xml:space="preserve"> –</w:t>
      </w:r>
      <w:r w:rsidRPr="00775154">
        <w:t xml:space="preserve"> construction methods (</w:t>
      </w:r>
      <w:r>
        <w:t>learne</w:t>
      </w:r>
      <w:r w:rsidRPr="00775154">
        <w:t>r)</w:t>
      </w:r>
    </w:p>
    <w:p w14:paraId="78A34A5D" w14:textId="77777777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</w:rPr>
      </w:pPr>
      <w:r w:rsidRPr="008267E5">
        <w:rPr>
          <w:szCs w:val="22"/>
          <w:lang w:val="en-US"/>
        </w:rPr>
        <w:t>Complete the following acronym:</w:t>
      </w:r>
    </w:p>
    <w:p w14:paraId="2B68CCF8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E8C113F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8267E5">
        <w:rPr>
          <w:color w:val="000000" w:themeColor="text1"/>
          <w:szCs w:val="22"/>
          <w:lang w:val="en-US"/>
        </w:rPr>
        <w:t>E</w:t>
      </w:r>
    </w:p>
    <w:p w14:paraId="0E7E7ED9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</w:p>
    <w:p w14:paraId="25D5001C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8267E5">
        <w:rPr>
          <w:color w:val="000000" w:themeColor="text1"/>
          <w:szCs w:val="22"/>
          <w:lang w:val="en-US"/>
        </w:rPr>
        <w:t>R</w:t>
      </w:r>
    </w:p>
    <w:p w14:paraId="7771EB44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</w:p>
    <w:p w14:paraId="685B7946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8267E5">
        <w:rPr>
          <w:color w:val="000000" w:themeColor="text1"/>
          <w:szCs w:val="22"/>
          <w:lang w:val="en-US"/>
        </w:rPr>
        <w:t>I</w:t>
      </w:r>
    </w:p>
    <w:p w14:paraId="18487016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</w:p>
    <w:p w14:paraId="2E00C6EC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8267E5">
        <w:rPr>
          <w:color w:val="000000" w:themeColor="text1"/>
          <w:szCs w:val="22"/>
          <w:lang w:val="en-US"/>
        </w:rPr>
        <w:t xml:space="preserve">C </w:t>
      </w:r>
    </w:p>
    <w:p w14:paraId="6EDC17C9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69"/>
        <w:rPr>
          <w:szCs w:val="22"/>
        </w:rPr>
      </w:pPr>
    </w:p>
    <w:p w14:paraId="0C8961E0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rPr>
          <w:szCs w:val="22"/>
        </w:rPr>
      </w:pPr>
    </w:p>
    <w:p w14:paraId="0D7C7890" w14:textId="77777777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</w:rPr>
      </w:pPr>
      <w:r w:rsidRPr="008267E5">
        <w:rPr>
          <w:szCs w:val="22"/>
          <w:lang w:val="en-US"/>
        </w:rPr>
        <w:t>Briefly describe what a hazard is.</w:t>
      </w:r>
    </w:p>
    <w:p w14:paraId="7B29E9E6" w14:textId="77777777" w:rsidR="00137DE2" w:rsidRPr="008267E5" w:rsidRDefault="00137DE2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1FF2899" w14:textId="77777777" w:rsidR="00137DE2" w:rsidRPr="008267E5" w:rsidRDefault="00137DE2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4C53BCB" w14:textId="77777777" w:rsidR="00137DE2" w:rsidRPr="008267E5" w:rsidRDefault="00137DE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1D9395CB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41E64551" w14:textId="77777777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  <w:lang w:val="en-US"/>
        </w:rPr>
      </w:pPr>
      <w:r w:rsidRPr="008267E5">
        <w:rPr>
          <w:szCs w:val="22"/>
          <w:lang w:val="en-US"/>
        </w:rPr>
        <w:t>Give two examples of a hazard.</w:t>
      </w:r>
    </w:p>
    <w:p w14:paraId="39FE1396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3422F31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7D195280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4F7EE153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1970B7C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AA08830" w14:textId="77F6AF83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</w:rPr>
      </w:pPr>
      <w:r w:rsidRPr="008267E5">
        <w:rPr>
          <w:szCs w:val="22"/>
          <w:lang w:val="en-US"/>
        </w:rPr>
        <w:t>Briefly describe what a risk is.</w:t>
      </w:r>
    </w:p>
    <w:p w14:paraId="6B9561BE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color w:val="FF0000"/>
          <w:szCs w:val="22"/>
        </w:rPr>
      </w:pPr>
    </w:p>
    <w:p w14:paraId="5CD39ABA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3CE3B035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05EBA48B" w14:textId="77777777" w:rsidR="00137DE2" w:rsidRPr="008267E5" w:rsidRDefault="00137DE2" w:rsidP="00862870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3C142051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6B28A9A0" w14:textId="16ABFA64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</w:rPr>
      </w:pPr>
      <w:r w:rsidRPr="008267E5">
        <w:rPr>
          <w:szCs w:val="22"/>
          <w:lang w:val="en-US"/>
        </w:rPr>
        <w:t xml:space="preserve">Give two examples of a risk. </w:t>
      </w:r>
    </w:p>
    <w:p w14:paraId="1200560A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31F17B4D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1813FF42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523448FD" w14:textId="77777777" w:rsidR="00137DE2" w:rsidRPr="008267E5" w:rsidRDefault="00137DE2" w:rsidP="00862870">
      <w:pPr>
        <w:pStyle w:val="Normalnumberedlist"/>
        <w:numPr>
          <w:ilvl w:val="0"/>
          <w:numId w:val="0"/>
        </w:numPr>
        <w:rPr>
          <w:szCs w:val="22"/>
        </w:rPr>
      </w:pPr>
    </w:p>
    <w:p w14:paraId="3AE0ECB9" w14:textId="77777777" w:rsidR="00137DE2" w:rsidRPr="008267E5" w:rsidRDefault="00137DE2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61E654BD" w14:textId="69C7A36E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</w:rPr>
      </w:pPr>
      <w:r w:rsidRPr="008267E5">
        <w:rPr>
          <w:szCs w:val="22"/>
          <w:lang w:val="en-US"/>
        </w:rPr>
        <w:t>Briefly describe what a method statement is used for.</w:t>
      </w:r>
    </w:p>
    <w:p w14:paraId="5C4DC733" w14:textId="77777777" w:rsidR="00137DE2" w:rsidRPr="008267E5" w:rsidRDefault="00137DE2" w:rsidP="00B519EA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EDFE8FD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EF9F63E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6689B8A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623D000" w14:textId="77777777" w:rsidR="00137DE2" w:rsidRPr="008267E5" w:rsidRDefault="00137DE2">
      <w:pPr>
        <w:pStyle w:val="Normalnumberedlist"/>
        <w:numPr>
          <w:ilvl w:val="0"/>
          <w:numId w:val="0"/>
        </w:numPr>
        <w:rPr>
          <w:szCs w:val="22"/>
        </w:rPr>
      </w:pPr>
    </w:p>
    <w:p w14:paraId="06EF8C29" w14:textId="77777777" w:rsidR="00137DE2" w:rsidRPr="008267E5" w:rsidRDefault="00137DE2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EE0B38C" w14:textId="65A88A27" w:rsidR="00137DE2" w:rsidRPr="008267E5" w:rsidRDefault="00137DE2" w:rsidP="00807075">
      <w:pPr>
        <w:pStyle w:val="Normalnumberedlist"/>
        <w:numPr>
          <w:ilvl w:val="0"/>
          <w:numId w:val="36"/>
        </w:numPr>
        <w:rPr>
          <w:szCs w:val="22"/>
        </w:rPr>
      </w:pPr>
      <w:r w:rsidRPr="008267E5">
        <w:rPr>
          <w:szCs w:val="22"/>
        </w:rPr>
        <w:t>By what other name is a method statement also known?</w:t>
      </w:r>
    </w:p>
    <w:p w14:paraId="59DF79A2" w14:textId="77777777" w:rsidR="00474F67" w:rsidRPr="008267E5" w:rsidRDefault="00474F67" w:rsidP="00474F67">
      <w:pPr>
        <w:rPr>
          <w:rFonts w:cs="Arial"/>
          <w:szCs w:val="22"/>
        </w:rPr>
      </w:pPr>
    </w:p>
    <w:p w14:paraId="6D4A347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7C09E" w14:textId="77777777" w:rsidR="00137DE2" w:rsidRDefault="00137DE2">
      <w:pPr>
        <w:spacing w:before="0" w:after="0"/>
      </w:pPr>
      <w:r>
        <w:separator/>
      </w:r>
    </w:p>
  </w:endnote>
  <w:endnote w:type="continuationSeparator" w:id="0">
    <w:p w14:paraId="29C6763B" w14:textId="77777777" w:rsidR="00137DE2" w:rsidRDefault="00137D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660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E658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DA934E4" wp14:editId="5F5EF76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B7816E3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912CAF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A934E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B7816E3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912CAF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9470051" wp14:editId="13E3F69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267E5">
      <w:fldChar w:fldCharType="begin"/>
    </w:r>
    <w:r w:rsidR="008267E5">
      <w:instrText xml:space="preserve"> NUMPAGES   \* MERGEFORMAT </w:instrText>
    </w:r>
    <w:r w:rsidR="008267E5">
      <w:fldChar w:fldCharType="separate"/>
    </w:r>
    <w:r w:rsidR="00F03E33">
      <w:t>1</w:t>
    </w:r>
    <w:r w:rsidR="008267E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65A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C63D2" w14:textId="77777777" w:rsidR="00137DE2" w:rsidRDefault="00137DE2">
      <w:pPr>
        <w:spacing w:before="0" w:after="0"/>
      </w:pPr>
      <w:r>
        <w:separator/>
      </w:r>
    </w:p>
  </w:footnote>
  <w:footnote w:type="continuationSeparator" w:id="0">
    <w:p w14:paraId="51FC9344" w14:textId="77777777" w:rsidR="00137DE2" w:rsidRDefault="00137D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7F86C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22D0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77BE913" wp14:editId="37A92F48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29F256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087AB87" wp14:editId="1FCC5A1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974F9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3F11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13F32"/>
    <w:multiLevelType w:val="hybridMultilevel"/>
    <w:tmpl w:val="2A9C2248"/>
    <w:lvl w:ilvl="0" w:tplc="0809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64B48"/>
    <w:multiLevelType w:val="hybridMultilevel"/>
    <w:tmpl w:val="57E67CDE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B6018F"/>
    <w:multiLevelType w:val="hybridMultilevel"/>
    <w:tmpl w:val="55AAC5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24"/>
  </w:num>
  <w:num w:numId="4">
    <w:abstractNumId w:val="19"/>
  </w:num>
  <w:num w:numId="5">
    <w:abstractNumId w:val="10"/>
  </w:num>
  <w:num w:numId="6">
    <w:abstractNumId w:val="18"/>
  </w:num>
  <w:num w:numId="7">
    <w:abstractNumId w:val="10"/>
  </w:num>
  <w:num w:numId="8">
    <w:abstractNumId w:val="1"/>
  </w:num>
  <w:num w:numId="9">
    <w:abstractNumId w:val="10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8"/>
  </w:num>
  <w:num w:numId="13">
    <w:abstractNumId w:val="15"/>
  </w:num>
  <w:num w:numId="14">
    <w:abstractNumId w:val="21"/>
  </w:num>
  <w:num w:numId="15">
    <w:abstractNumId w:val="13"/>
  </w:num>
  <w:num w:numId="16">
    <w:abstractNumId w:val="9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5"/>
  </w:num>
  <w:num w:numId="36">
    <w:abstractNumId w:val="7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DE2"/>
    <w:rsid w:val="000033BD"/>
    <w:rsid w:val="00082C62"/>
    <w:rsid w:val="000B231F"/>
    <w:rsid w:val="000E194B"/>
    <w:rsid w:val="00110217"/>
    <w:rsid w:val="00137DE2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07075"/>
    <w:rsid w:val="008267E5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4FB3637"/>
  <w15:docId w15:val="{C1800E65-84C4-4599-A6E9-7E776065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2021-09-21T11:33:00Z</dcterms:created>
  <dcterms:modified xsi:type="dcterms:W3CDTF">2021-09-23T11:11:00Z</dcterms:modified>
</cp:coreProperties>
</file>