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302A0" w14:textId="77777777" w:rsidR="00B35DFD" w:rsidRPr="007F05E6" w:rsidRDefault="00B35DFD" w:rsidP="00B35DFD">
      <w:pPr>
        <w:pStyle w:val="Unittitle"/>
      </w:pPr>
      <w:r>
        <w:t xml:space="preserve">8. Information and data principles </w:t>
      </w:r>
    </w:p>
    <w:p w14:paraId="39911B06" w14:textId="77777777" w:rsidR="00836EB5" w:rsidRPr="00692A45" w:rsidRDefault="00836EB5" w:rsidP="00836EB5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Infrastructure</w:t>
      </w:r>
      <w:r w:rsidRPr="00692A45">
        <w:t xml:space="preserve"> (</w:t>
      </w:r>
      <w:r>
        <w:t>learner</w:t>
      </w:r>
      <w:r w:rsidRPr="00692A45">
        <w:t>)</w:t>
      </w:r>
    </w:p>
    <w:p w14:paraId="0EC68A74" w14:textId="77777777" w:rsidR="00836EB5" w:rsidRDefault="00836EB5" w:rsidP="00836EB5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71BA3A3C" w14:textId="77777777" w:rsidR="00836EB5" w:rsidRDefault="00836EB5" w:rsidP="00836EB5">
      <w:pPr>
        <w:pStyle w:val="Answernumbered"/>
        <w:numPr>
          <w:ilvl w:val="0"/>
          <w:numId w:val="0"/>
        </w:numPr>
        <w:ind w:left="714"/>
      </w:pPr>
    </w:p>
    <w:p w14:paraId="1059158C" w14:textId="77777777" w:rsidR="00836EB5" w:rsidRDefault="00E378CA" w:rsidP="00E378CA">
      <w:pPr>
        <w:pStyle w:val="Answernumbered"/>
        <w:numPr>
          <w:ilvl w:val="0"/>
          <w:numId w:val="0"/>
        </w:numPr>
      </w:pPr>
      <w:hyperlink r:id="rId7" w:history="1">
        <w:r w:rsidR="00836EB5" w:rsidRPr="001C38DE">
          <w:rPr>
            <w:rStyle w:val="Hyperlink"/>
          </w:rPr>
          <w:t>https://www.gov.uk/government/organisations/infrastructure-and-projects-authority</w:t>
        </w:r>
      </w:hyperlink>
    </w:p>
    <w:p w14:paraId="449C582D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3CEF98A7" w14:textId="77777777" w:rsidR="00836EB5" w:rsidRDefault="00E378CA" w:rsidP="00E378CA">
      <w:pPr>
        <w:pStyle w:val="Answernumbered"/>
        <w:numPr>
          <w:ilvl w:val="0"/>
          <w:numId w:val="0"/>
        </w:numPr>
      </w:pPr>
      <w:hyperlink r:id="rId8" w:history="1">
        <w:r w:rsidR="00836EB5"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4EC0247F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3C44F035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3BBFF373" w14:textId="77777777" w:rsidR="00836EB5" w:rsidRDefault="00836EB5" w:rsidP="00E378CA">
      <w:pPr>
        <w:pStyle w:val="Answernumbered"/>
        <w:numPr>
          <w:ilvl w:val="0"/>
          <w:numId w:val="35"/>
        </w:numPr>
        <w:ind w:left="6"/>
      </w:pPr>
      <w:r>
        <w:t>Why are infrastructure networks essential?</w:t>
      </w:r>
    </w:p>
    <w:p w14:paraId="4DEB6695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5ACB39DE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4177EE63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310125A8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140E61C5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06C97DD7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7AED4837" w14:textId="77777777" w:rsidR="00836EB5" w:rsidRDefault="00836EB5" w:rsidP="00E378CA">
      <w:pPr>
        <w:pStyle w:val="Answernumbered"/>
        <w:numPr>
          <w:ilvl w:val="0"/>
          <w:numId w:val="35"/>
        </w:numPr>
        <w:ind w:left="6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7BF85F23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0266B6FB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39867900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76DCC938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0F20607C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68222154" w14:textId="77777777" w:rsidR="00836EB5" w:rsidRDefault="00836EB5" w:rsidP="00E378CA">
      <w:pPr>
        <w:pStyle w:val="Answernumbered"/>
        <w:numPr>
          <w:ilvl w:val="0"/>
          <w:numId w:val="35"/>
        </w:numPr>
        <w:ind w:left="6"/>
      </w:pPr>
      <w:r>
        <w:t xml:space="preserve">What </w:t>
      </w:r>
      <w:proofErr w:type="gramStart"/>
      <w:r>
        <w:t>are</w:t>
      </w:r>
      <w:proofErr w:type="gramEnd"/>
      <w:r>
        <w:t xml:space="preserve"> the UK national infrastructure sectors? </w:t>
      </w:r>
    </w:p>
    <w:p w14:paraId="00657AC5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50239695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0054A2C2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49F4990F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47A0B136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7ABB47E5" w14:textId="77777777" w:rsidR="00836EB5" w:rsidRDefault="00836EB5" w:rsidP="00E378CA">
      <w:pPr>
        <w:pStyle w:val="Answernumbered"/>
        <w:numPr>
          <w:ilvl w:val="0"/>
          <w:numId w:val="35"/>
        </w:numPr>
        <w:ind w:left="6"/>
      </w:pPr>
      <w:r>
        <w:t>Research and list some of the infrastructure projects currently taking place in the UK.</w:t>
      </w:r>
    </w:p>
    <w:p w14:paraId="5BAAD847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44380943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34C837A4" w14:textId="77777777" w:rsidR="00A20526" w:rsidRDefault="00A20526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000B626D" w14:textId="77777777" w:rsidR="00A20526" w:rsidRDefault="00A20526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4FCBACE3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53B470A2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4C51DB1B" w14:textId="77777777" w:rsidR="00A20526" w:rsidRDefault="00A20526" w:rsidP="00E378CA">
      <w:pPr>
        <w:pStyle w:val="Answernumbered"/>
        <w:numPr>
          <w:ilvl w:val="0"/>
          <w:numId w:val="35"/>
        </w:numPr>
        <w:ind w:left="6"/>
      </w:pPr>
      <w:r>
        <w:t xml:space="preserve">Create an information sheet detailing the current </w:t>
      </w:r>
      <w:r w:rsidRPr="00622F1E">
        <w:t xml:space="preserve">infrastructure projects currently taking place in </w:t>
      </w:r>
      <w:r>
        <w:t xml:space="preserve">your area. </w:t>
      </w:r>
    </w:p>
    <w:p w14:paraId="7B4F75FE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326E93A6" w14:textId="77777777" w:rsidR="00A20526" w:rsidRDefault="00A20526" w:rsidP="00E55C23">
      <w:pPr>
        <w:pStyle w:val="Answernumbered"/>
        <w:numPr>
          <w:ilvl w:val="0"/>
          <w:numId w:val="0"/>
        </w:numPr>
        <w:ind w:left="714"/>
      </w:pPr>
    </w:p>
    <w:p w14:paraId="5723233E" w14:textId="77777777" w:rsidR="00A20526" w:rsidRDefault="00A20526" w:rsidP="00474F67">
      <w:pPr>
        <w:rPr>
          <w:rFonts w:cs="Arial"/>
          <w:szCs w:val="22"/>
        </w:rPr>
      </w:pPr>
    </w:p>
    <w:p w14:paraId="7A0BD67D" w14:textId="77777777" w:rsidR="00A20526" w:rsidRDefault="00A20526" w:rsidP="006E1028">
      <w:pPr>
        <w:pStyle w:val="Answer"/>
      </w:pPr>
    </w:p>
    <w:p w14:paraId="01230350" w14:textId="77777777" w:rsidR="00474F67" w:rsidRDefault="00474F67" w:rsidP="00474F67">
      <w:pPr>
        <w:rPr>
          <w:rFonts w:cs="Arial"/>
          <w:szCs w:val="22"/>
        </w:rPr>
      </w:pPr>
    </w:p>
    <w:p w14:paraId="3742B7B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FBC7E" w14:textId="77777777" w:rsidR="006C3092" w:rsidRDefault="006C3092">
      <w:pPr>
        <w:spacing w:before="0" w:after="0"/>
      </w:pPr>
      <w:r>
        <w:separator/>
      </w:r>
    </w:p>
  </w:endnote>
  <w:endnote w:type="continuationSeparator" w:id="0">
    <w:p w14:paraId="447C8978" w14:textId="77777777" w:rsidR="006C3092" w:rsidRDefault="006C30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BCD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2D9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2E8C1AD" wp14:editId="565AD28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EA16F9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24359E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E8C1A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EA16F9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24359E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54B6639" wp14:editId="689D89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73F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0011" w14:textId="77777777" w:rsidR="006C3092" w:rsidRDefault="006C3092">
      <w:pPr>
        <w:spacing w:before="0" w:after="0"/>
      </w:pPr>
      <w:r>
        <w:separator/>
      </w:r>
    </w:p>
  </w:footnote>
  <w:footnote w:type="continuationSeparator" w:id="0">
    <w:p w14:paraId="0F70E7F2" w14:textId="77777777" w:rsidR="006C3092" w:rsidRDefault="006C30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43B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3577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3A2D2E0" wp14:editId="3880A4F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900791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450CB7" wp14:editId="0605AD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A77AD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554C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2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C3092"/>
    <w:rsid w:val="006D3AA3"/>
    <w:rsid w:val="006D4994"/>
    <w:rsid w:val="006E1028"/>
    <w:rsid w:val="006E19C2"/>
    <w:rsid w:val="006F7BAF"/>
    <w:rsid w:val="00797FA7"/>
    <w:rsid w:val="00836EB5"/>
    <w:rsid w:val="008C1F1C"/>
    <w:rsid w:val="008D47A6"/>
    <w:rsid w:val="008F087B"/>
    <w:rsid w:val="009975A0"/>
    <w:rsid w:val="009C5C6E"/>
    <w:rsid w:val="00A20526"/>
    <w:rsid w:val="00A2454C"/>
    <w:rsid w:val="00AD179E"/>
    <w:rsid w:val="00AE245C"/>
    <w:rsid w:val="00B054EC"/>
    <w:rsid w:val="00B35DFD"/>
    <w:rsid w:val="00BD412D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378CA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F86D1"/>
  <w15:docId w15:val="{4A7135CA-66F7-426D-A408-79C05C1B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5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2021-09-15T09:54:00Z</dcterms:created>
  <dcterms:modified xsi:type="dcterms:W3CDTF">2021-10-15T12:40:00Z</dcterms:modified>
</cp:coreProperties>
</file>