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5EBC8" w14:textId="77777777" w:rsidR="004606A7" w:rsidRPr="007F05E6" w:rsidRDefault="004606A7" w:rsidP="004606A7">
      <w:pPr>
        <w:pStyle w:val="Unittitle"/>
      </w:pPr>
      <w:r>
        <w:t xml:space="preserve">8. Information and data principles </w:t>
      </w:r>
    </w:p>
    <w:p w14:paraId="5E6FD886" w14:textId="77777777" w:rsidR="0066188D" w:rsidRPr="00692A45" w:rsidRDefault="0066188D" w:rsidP="0066188D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 xml:space="preserve">Data (ii) </w:t>
      </w:r>
      <w:r w:rsidRPr="00692A45">
        <w:t>(</w:t>
      </w:r>
      <w:r>
        <w:t>learner</w:t>
      </w:r>
      <w:r w:rsidRPr="00692A45">
        <w:t>)</w:t>
      </w:r>
    </w:p>
    <w:p w14:paraId="03D280E6" w14:textId="77777777" w:rsidR="0066188D" w:rsidRDefault="0066188D" w:rsidP="00A5565C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E049B3">
        <w:rPr>
          <w:rFonts w:cs="Arial"/>
          <w:szCs w:val="22"/>
        </w:rPr>
        <w:t xml:space="preserve">What are </w:t>
      </w:r>
      <w:r>
        <w:rPr>
          <w:rFonts w:cs="Arial"/>
          <w:szCs w:val="22"/>
        </w:rPr>
        <w:t>o</w:t>
      </w:r>
      <w:r w:rsidRPr="00E049B3">
        <w:rPr>
          <w:rFonts w:cs="Arial"/>
          <w:szCs w:val="22"/>
        </w:rPr>
        <w:t xml:space="preserve">perational </w:t>
      </w:r>
      <w:r>
        <w:rPr>
          <w:rFonts w:cs="Arial"/>
          <w:szCs w:val="22"/>
        </w:rPr>
        <w:t>c</w:t>
      </w:r>
      <w:r w:rsidRPr="00E049B3">
        <w:rPr>
          <w:rFonts w:cs="Arial"/>
          <w:szCs w:val="22"/>
        </w:rPr>
        <w:t>osts?</w:t>
      </w:r>
    </w:p>
    <w:p w14:paraId="3DA7A077" w14:textId="77777777" w:rsidR="0066188D" w:rsidRDefault="0066188D" w:rsidP="00A5565C">
      <w:pPr>
        <w:rPr>
          <w:rFonts w:cs="Arial"/>
          <w:szCs w:val="22"/>
        </w:rPr>
      </w:pPr>
    </w:p>
    <w:p w14:paraId="62C3D5D0" w14:textId="77777777" w:rsidR="0066188D" w:rsidRPr="002C5837" w:rsidRDefault="0066188D" w:rsidP="00A5565C">
      <w:pPr>
        <w:rPr>
          <w:rFonts w:cs="Arial"/>
          <w:szCs w:val="22"/>
        </w:rPr>
      </w:pPr>
    </w:p>
    <w:p w14:paraId="0DEE6B93" w14:textId="77777777" w:rsidR="0066188D" w:rsidRPr="00E049B3" w:rsidRDefault="0066188D" w:rsidP="00A5565C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E049B3">
        <w:rPr>
          <w:rFonts w:cs="Arial"/>
          <w:szCs w:val="22"/>
        </w:rPr>
        <w:t>Name three</w:t>
      </w:r>
      <w:r>
        <w:rPr>
          <w:rFonts w:cs="Arial"/>
          <w:szCs w:val="22"/>
        </w:rPr>
        <w:t xml:space="preserve"> or more</w:t>
      </w:r>
      <w:r w:rsidRPr="00E049B3">
        <w:rPr>
          <w:rFonts w:cs="Arial"/>
          <w:szCs w:val="22"/>
        </w:rPr>
        <w:t xml:space="preserve"> ways a digital operational cost monitoring tool assist</w:t>
      </w:r>
      <w:r>
        <w:rPr>
          <w:rFonts w:cs="Arial"/>
          <w:szCs w:val="22"/>
        </w:rPr>
        <w:t>s</w:t>
      </w:r>
      <w:r w:rsidRPr="00E049B3">
        <w:rPr>
          <w:rFonts w:cs="Arial"/>
          <w:szCs w:val="22"/>
        </w:rPr>
        <w:t xml:space="preserve"> a </w:t>
      </w:r>
      <w:r>
        <w:rPr>
          <w:rFonts w:cs="Arial"/>
          <w:szCs w:val="22"/>
        </w:rPr>
        <w:t>b</w:t>
      </w:r>
      <w:r w:rsidRPr="00E049B3">
        <w:rPr>
          <w:rFonts w:cs="Arial"/>
          <w:szCs w:val="22"/>
        </w:rPr>
        <w:t xml:space="preserve">uilding </w:t>
      </w:r>
      <w:r>
        <w:rPr>
          <w:rFonts w:cs="Arial"/>
          <w:szCs w:val="22"/>
        </w:rPr>
        <w:t>s</w:t>
      </w:r>
      <w:r w:rsidRPr="00E049B3">
        <w:rPr>
          <w:rFonts w:cs="Arial"/>
          <w:szCs w:val="22"/>
        </w:rPr>
        <w:t xml:space="preserve">ervices </w:t>
      </w:r>
      <w:r>
        <w:rPr>
          <w:rFonts w:cs="Arial"/>
          <w:szCs w:val="22"/>
        </w:rPr>
        <w:t>e</w:t>
      </w:r>
      <w:r w:rsidRPr="00E049B3">
        <w:rPr>
          <w:rFonts w:cs="Arial"/>
          <w:szCs w:val="22"/>
        </w:rPr>
        <w:t>ngineer</w:t>
      </w:r>
      <w:r>
        <w:rPr>
          <w:rFonts w:cs="Arial"/>
          <w:szCs w:val="22"/>
        </w:rPr>
        <w:t>.</w:t>
      </w:r>
    </w:p>
    <w:p w14:paraId="0EA1A62B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6A708933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7A4C5199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5CE3663F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1AD66EE8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2F6982F7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7DD1F88C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7B390340" w14:textId="77777777" w:rsidR="0066188D" w:rsidRPr="002C5837" w:rsidRDefault="0066188D" w:rsidP="00A5565C">
      <w:pPr>
        <w:pStyle w:val="ListParagraph"/>
        <w:numPr>
          <w:ilvl w:val="0"/>
          <w:numId w:val="35"/>
        </w:numPr>
        <w:ind w:left="360"/>
      </w:pPr>
      <w:r w:rsidRPr="00E049B3">
        <w:rPr>
          <w:rFonts w:cs="Arial"/>
          <w:szCs w:val="22"/>
        </w:rPr>
        <w:t>Select the correct statement:</w:t>
      </w:r>
    </w:p>
    <w:p w14:paraId="553E99C5" w14:textId="77777777" w:rsidR="0066188D" w:rsidRDefault="0066188D" w:rsidP="00A5565C">
      <w:pPr>
        <w:pStyle w:val="ListParagraph"/>
        <w:ind w:left="360"/>
      </w:pPr>
    </w:p>
    <w:p w14:paraId="5D9E0D94" w14:textId="77777777" w:rsidR="0066188D" w:rsidRPr="002C5837" w:rsidRDefault="0066188D" w:rsidP="00A5565C">
      <w:pPr>
        <w:pStyle w:val="Answer"/>
        <w:numPr>
          <w:ilvl w:val="0"/>
          <w:numId w:val="36"/>
        </w:numPr>
      </w:pPr>
      <w:r w:rsidRPr="002C5837">
        <w:t xml:space="preserve">Enterprise systems integrate </w:t>
      </w:r>
      <w:proofErr w:type="gramStart"/>
      <w:r w:rsidRPr="002C5837">
        <w:t>a number of</w:t>
      </w:r>
      <w:proofErr w:type="gramEnd"/>
      <w:r w:rsidRPr="002C5837">
        <w:t xml:space="preserve"> different applications</w:t>
      </w:r>
      <w:r>
        <w:t>. T</w:t>
      </w:r>
      <w:r w:rsidRPr="002C5837">
        <w:t>hey can replace several independent systems that may or may not interact with</w:t>
      </w:r>
      <w:r>
        <w:t xml:space="preserve"> one an</w:t>
      </w:r>
      <w:r w:rsidRPr="002C5837">
        <w:t>other.</w:t>
      </w:r>
    </w:p>
    <w:p w14:paraId="137BE001" w14:textId="77777777" w:rsidR="0066188D" w:rsidRDefault="0066188D" w:rsidP="00A5565C">
      <w:pPr>
        <w:pStyle w:val="Answer"/>
        <w:numPr>
          <w:ilvl w:val="0"/>
          <w:numId w:val="36"/>
        </w:numPr>
      </w:pPr>
      <w:r w:rsidRPr="00F70001">
        <w:t xml:space="preserve">Enterprise systems </w:t>
      </w:r>
      <w:r>
        <w:t>are completely stand-alone,</w:t>
      </w:r>
      <w:r w:rsidRPr="00F70001">
        <w:t xml:space="preserve"> </w:t>
      </w:r>
      <w:r>
        <w:t xml:space="preserve">replacing </w:t>
      </w:r>
      <w:r w:rsidRPr="00F70001">
        <w:t>different applications</w:t>
      </w:r>
      <w:r>
        <w:t>.</w:t>
      </w:r>
    </w:p>
    <w:p w14:paraId="124D35CC" w14:textId="77777777" w:rsidR="0066188D" w:rsidRDefault="0066188D" w:rsidP="00A5565C">
      <w:pPr>
        <w:rPr>
          <w:rFonts w:cs="Arial"/>
          <w:szCs w:val="22"/>
        </w:rPr>
      </w:pPr>
    </w:p>
    <w:p w14:paraId="371585C3" w14:textId="77777777" w:rsidR="0066188D" w:rsidRPr="0000125B" w:rsidRDefault="0066188D" w:rsidP="00A5565C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 xml:space="preserve">Define the following, with examples. </w:t>
      </w:r>
    </w:p>
    <w:p w14:paraId="4FB95B96" w14:textId="77777777" w:rsidR="0066188D" w:rsidRPr="0000125B" w:rsidRDefault="0066188D" w:rsidP="00A5565C">
      <w:pPr>
        <w:pStyle w:val="ListParagraph"/>
        <w:ind w:left="360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14:paraId="14FB69DA" w14:textId="77777777" w:rsidR="0066188D" w:rsidRPr="0074680E" w:rsidRDefault="0066188D" w:rsidP="00A5565C">
      <w:pPr>
        <w:pStyle w:val="Answernumbered"/>
        <w:numPr>
          <w:ilvl w:val="0"/>
          <w:numId w:val="0"/>
        </w:numPr>
        <w:ind w:left="360"/>
      </w:pPr>
      <w:r w:rsidRPr="0074680E">
        <w:t xml:space="preserve">Private utility services are </w:t>
      </w:r>
    </w:p>
    <w:p w14:paraId="0C189A4E" w14:textId="77777777" w:rsidR="0066188D" w:rsidRPr="0074680E" w:rsidRDefault="0066188D" w:rsidP="00A5565C">
      <w:pPr>
        <w:pStyle w:val="Answernumbered"/>
        <w:numPr>
          <w:ilvl w:val="0"/>
          <w:numId w:val="0"/>
        </w:numPr>
        <w:ind w:left="357"/>
      </w:pPr>
    </w:p>
    <w:p w14:paraId="26E4481A" w14:textId="77777777" w:rsidR="0066188D" w:rsidRPr="0074680E" w:rsidRDefault="0066188D" w:rsidP="00A5565C">
      <w:pPr>
        <w:pStyle w:val="Answernumbered"/>
        <w:numPr>
          <w:ilvl w:val="0"/>
          <w:numId w:val="0"/>
        </w:numPr>
        <w:ind w:left="357"/>
      </w:pPr>
    </w:p>
    <w:p w14:paraId="1EAED5E7" w14:textId="77777777" w:rsidR="0066188D" w:rsidRPr="0074680E" w:rsidRDefault="0066188D" w:rsidP="00A5565C">
      <w:pPr>
        <w:pStyle w:val="Answernumbered"/>
        <w:numPr>
          <w:ilvl w:val="0"/>
          <w:numId w:val="0"/>
        </w:numPr>
        <w:ind w:left="360"/>
      </w:pPr>
      <w:r w:rsidRPr="0074680E">
        <w:t xml:space="preserve">Public </w:t>
      </w:r>
      <w:r>
        <w:t>u</w:t>
      </w:r>
      <w:r w:rsidRPr="0074680E">
        <w:t xml:space="preserve">tilities are </w:t>
      </w:r>
    </w:p>
    <w:p w14:paraId="3450CB32" w14:textId="77777777" w:rsidR="0066188D" w:rsidRPr="0074680E" w:rsidRDefault="0066188D" w:rsidP="00A5565C">
      <w:pPr>
        <w:pStyle w:val="Answernumbered"/>
        <w:numPr>
          <w:ilvl w:val="0"/>
          <w:numId w:val="0"/>
        </w:numPr>
        <w:ind w:left="357"/>
      </w:pPr>
    </w:p>
    <w:p w14:paraId="1A90138F" w14:textId="77777777" w:rsidR="0066188D" w:rsidRPr="0074680E" w:rsidRDefault="0066188D" w:rsidP="00A5565C">
      <w:pPr>
        <w:pStyle w:val="Answernumbered"/>
        <w:numPr>
          <w:ilvl w:val="0"/>
          <w:numId w:val="0"/>
        </w:numPr>
        <w:ind w:left="357"/>
      </w:pPr>
    </w:p>
    <w:p w14:paraId="244B18FC" w14:textId="77777777" w:rsidR="0066188D" w:rsidRPr="0074680E" w:rsidRDefault="0066188D" w:rsidP="00A5565C">
      <w:pPr>
        <w:pStyle w:val="Answernumbered"/>
        <w:numPr>
          <w:ilvl w:val="0"/>
          <w:numId w:val="0"/>
        </w:numPr>
        <w:ind w:left="360"/>
        <w:rPr>
          <w:rFonts w:cs="Arial"/>
          <w:szCs w:val="22"/>
        </w:rPr>
      </w:pPr>
      <w:r w:rsidRPr="0074680E">
        <w:t xml:space="preserve">Building services are </w:t>
      </w:r>
    </w:p>
    <w:p w14:paraId="700A52B0" w14:textId="77777777" w:rsidR="0066188D" w:rsidRDefault="0066188D" w:rsidP="00A5565C">
      <w:pPr>
        <w:pStyle w:val="Answernumbered"/>
        <w:numPr>
          <w:ilvl w:val="0"/>
          <w:numId w:val="0"/>
        </w:numPr>
        <w:ind w:left="354" w:hanging="357"/>
        <w:rPr>
          <w:color w:val="FF0000"/>
        </w:rPr>
      </w:pPr>
    </w:p>
    <w:p w14:paraId="57130D4B" w14:textId="77777777" w:rsidR="0066188D" w:rsidRDefault="0066188D" w:rsidP="00A5565C">
      <w:pPr>
        <w:rPr>
          <w:rFonts w:cs="Arial"/>
          <w:szCs w:val="22"/>
        </w:rPr>
      </w:pPr>
    </w:p>
    <w:p w14:paraId="10F1CAB2" w14:textId="77777777" w:rsidR="0066188D" w:rsidRDefault="0066188D" w:rsidP="00A5565C">
      <w:pPr>
        <w:rPr>
          <w:rFonts w:cs="Arial"/>
          <w:szCs w:val="22"/>
        </w:rPr>
      </w:pPr>
    </w:p>
    <w:p w14:paraId="26F9B6FA" w14:textId="77777777" w:rsidR="0066188D" w:rsidRPr="00E563D4" w:rsidRDefault="0066188D" w:rsidP="00A5565C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E563D4">
        <w:rPr>
          <w:rFonts w:cs="Arial"/>
          <w:szCs w:val="22"/>
        </w:rPr>
        <w:t>What are the objectives of a metering strategy?</w:t>
      </w:r>
    </w:p>
    <w:p w14:paraId="54ED6405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</w:pPr>
    </w:p>
    <w:p w14:paraId="3222ED6F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</w:pPr>
    </w:p>
    <w:p w14:paraId="00FB7818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</w:pPr>
    </w:p>
    <w:p w14:paraId="4A3AF01C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</w:pPr>
    </w:p>
    <w:p w14:paraId="521A2F46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</w:pPr>
    </w:p>
    <w:p w14:paraId="51947236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</w:pPr>
    </w:p>
    <w:p w14:paraId="46EE5D08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</w:pPr>
    </w:p>
    <w:p w14:paraId="4173C676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</w:pPr>
    </w:p>
    <w:p w14:paraId="11916C72" w14:textId="77777777" w:rsidR="0066188D" w:rsidRDefault="0066188D" w:rsidP="00A5565C">
      <w:pPr>
        <w:pStyle w:val="Answernumbered"/>
        <w:numPr>
          <w:ilvl w:val="0"/>
          <w:numId w:val="0"/>
        </w:numPr>
        <w:ind w:left="354"/>
      </w:pPr>
    </w:p>
    <w:p w14:paraId="12FA0125" w14:textId="154A9EC0" w:rsidR="0066188D" w:rsidRPr="00E563D4" w:rsidRDefault="0066188D" w:rsidP="00A5565C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E563D4">
        <w:rPr>
          <w:rFonts w:cs="Arial"/>
          <w:szCs w:val="22"/>
        </w:rPr>
        <w:t xml:space="preserve">Give an example of </w:t>
      </w:r>
      <w:r>
        <w:rPr>
          <w:rFonts w:cs="Arial"/>
          <w:szCs w:val="22"/>
        </w:rPr>
        <w:t>three</w:t>
      </w:r>
      <w:r w:rsidRPr="00E563D4">
        <w:rPr>
          <w:rFonts w:cs="Arial"/>
          <w:szCs w:val="22"/>
        </w:rPr>
        <w:t xml:space="preserve"> building services monitored by</w:t>
      </w:r>
      <w:r>
        <w:rPr>
          <w:rFonts w:cs="Arial"/>
          <w:szCs w:val="22"/>
        </w:rPr>
        <w:t xml:space="preserve"> a</w:t>
      </w:r>
      <w:r w:rsidRPr="00E563D4">
        <w:rPr>
          <w:rFonts w:cs="Arial"/>
          <w:szCs w:val="22"/>
        </w:rPr>
        <w:t xml:space="preserve"> BMS, sometimes called </w:t>
      </w:r>
      <w:r>
        <w:rPr>
          <w:rFonts w:cs="Arial"/>
          <w:szCs w:val="22"/>
        </w:rPr>
        <w:t xml:space="preserve">a </w:t>
      </w:r>
      <w:r w:rsidRPr="00E563D4">
        <w:rPr>
          <w:rFonts w:cs="Arial"/>
          <w:szCs w:val="22"/>
        </w:rPr>
        <w:t>BAS</w:t>
      </w:r>
      <w:r>
        <w:rPr>
          <w:rFonts w:cs="Arial"/>
          <w:szCs w:val="22"/>
        </w:rPr>
        <w:t>.</w:t>
      </w:r>
    </w:p>
    <w:p w14:paraId="41ADE726" w14:textId="77777777" w:rsidR="00EB30CE" w:rsidRDefault="00EB30CE" w:rsidP="00E55C23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4789663C" w14:textId="77777777" w:rsidR="00EB30CE" w:rsidRDefault="00EB30CE" w:rsidP="00E55C23">
      <w:pPr>
        <w:pStyle w:val="Answernumbered"/>
        <w:numPr>
          <w:ilvl w:val="0"/>
          <w:numId w:val="0"/>
        </w:numPr>
        <w:ind w:left="714"/>
      </w:pPr>
    </w:p>
    <w:p w14:paraId="7D23E5EF" w14:textId="77777777" w:rsidR="00EB30CE" w:rsidRDefault="00EB30CE" w:rsidP="00E55C23">
      <w:pPr>
        <w:pStyle w:val="Answernumbered"/>
        <w:numPr>
          <w:ilvl w:val="0"/>
          <w:numId w:val="0"/>
        </w:numPr>
        <w:ind w:left="714"/>
      </w:pPr>
    </w:p>
    <w:p w14:paraId="6538EF5E" w14:textId="77777777" w:rsidR="00EB30CE" w:rsidRDefault="00EB30CE" w:rsidP="00E55C23">
      <w:pPr>
        <w:pStyle w:val="Answernumbered"/>
        <w:numPr>
          <w:ilvl w:val="0"/>
          <w:numId w:val="0"/>
        </w:numPr>
        <w:ind w:left="714"/>
      </w:pPr>
    </w:p>
    <w:p w14:paraId="5443D891" w14:textId="77777777" w:rsidR="00EB30CE" w:rsidRDefault="00EB30CE" w:rsidP="00474F67">
      <w:pPr>
        <w:rPr>
          <w:rFonts w:cs="Arial"/>
          <w:szCs w:val="22"/>
        </w:rPr>
      </w:pPr>
    </w:p>
    <w:p w14:paraId="49D81056" w14:textId="77777777" w:rsidR="00EB30CE" w:rsidRDefault="00EB30CE" w:rsidP="006E1028">
      <w:pPr>
        <w:pStyle w:val="Answer"/>
      </w:pPr>
    </w:p>
    <w:p w14:paraId="2CD72872" w14:textId="77777777" w:rsidR="00474F67" w:rsidRDefault="00474F67" w:rsidP="00474F67">
      <w:pPr>
        <w:rPr>
          <w:rFonts w:cs="Arial"/>
          <w:szCs w:val="22"/>
        </w:rPr>
      </w:pPr>
    </w:p>
    <w:p w14:paraId="55377694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357D4" w14:textId="77777777" w:rsidR="00E45E86" w:rsidRDefault="00E45E86">
      <w:pPr>
        <w:spacing w:before="0" w:after="0"/>
      </w:pPr>
      <w:r>
        <w:separator/>
      </w:r>
    </w:p>
  </w:endnote>
  <w:endnote w:type="continuationSeparator" w:id="0">
    <w:p w14:paraId="0454BEE3" w14:textId="77777777" w:rsidR="00E45E86" w:rsidRDefault="00E45E8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C435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8FBED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70C273C" wp14:editId="584A136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4CDCE35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66C7D6E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0C273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14CDCE35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66C7D6E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CD7DBEB" wp14:editId="701C9D5C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38A06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8283D" w14:textId="77777777" w:rsidR="00E45E86" w:rsidRDefault="00E45E86">
      <w:pPr>
        <w:spacing w:before="0" w:after="0"/>
      </w:pPr>
      <w:r>
        <w:separator/>
      </w:r>
    </w:p>
  </w:footnote>
  <w:footnote w:type="continuationSeparator" w:id="0">
    <w:p w14:paraId="46EDD271" w14:textId="77777777" w:rsidR="00E45E86" w:rsidRDefault="00E45E8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0831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14653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09DF195" wp14:editId="6649A51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1738C3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24F3388" wp14:editId="2378A98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3ABA2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6DAB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630735"/>
    <w:multiLevelType w:val="hybridMultilevel"/>
    <w:tmpl w:val="7DCC5F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ED59BC"/>
    <w:multiLevelType w:val="hybridMultilevel"/>
    <w:tmpl w:val="A6F4636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29812B2"/>
    <w:multiLevelType w:val="hybridMultilevel"/>
    <w:tmpl w:val="CCB86E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4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6"/>
  </w:num>
  <w:num w:numId="13">
    <w:abstractNumId w:val="15"/>
  </w:num>
  <w:num w:numId="14">
    <w:abstractNumId w:val="21"/>
  </w:num>
  <w:num w:numId="15">
    <w:abstractNumId w:val="12"/>
  </w:num>
  <w:num w:numId="16">
    <w:abstractNumId w:val="7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4"/>
  </w:num>
  <w:num w:numId="36">
    <w:abstractNumId w:val="1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0CE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606A7"/>
    <w:rsid w:val="00474F67"/>
    <w:rsid w:val="0048500D"/>
    <w:rsid w:val="00524E1B"/>
    <w:rsid w:val="005A2A32"/>
    <w:rsid w:val="006124C0"/>
    <w:rsid w:val="006135C0"/>
    <w:rsid w:val="0066188D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5565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45E86"/>
    <w:rsid w:val="00EB30CE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C6E785"/>
  <w15:docId w15:val="{76748ADF-2D02-4BA2-9D0A-159FC948C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B30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2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2021-09-15T09:48:00Z</dcterms:created>
  <dcterms:modified xsi:type="dcterms:W3CDTF">2021-10-15T12:42:00Z</dcterms:modified>
</cp:coreProperties>
</file>