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78356" w14:textId="77777777" w:rsidR="00120F69" w:rsidRPr="007F05E6" w:rsidRDefault="00120F69" w:rsidP="00120F69">
      <w:pPr>
        <w:pStyle w:val="Unittitle"/>
      </w:pPr>
      <w:r>
        <w:t xml:space="preserve">8. Information and data principles </w:t>
      </w:r>
    </w:p>
    <w:p w14:paraId="29088565" w14:textId="77777777" w:rsidR="003D2679" w:rsidRPr="00692A45" w:rsidRDefault="003D2679" w:rsidP="003D2679">
      <w:pPr>
        <w:pStyle w:val="Heading1"/>
      </w:pPr>
      <w:r w:rsidRPr="00692A45">
        <w:t xml:space="preserve">Worksheet </w:t>
      </w:r>
      <w:r>
        <w:t>6</w:t>
      </w:r>
      <w:r w:rsidRPr="00692A45">
        <w:t xml:space="preserve">: </w:t>
      </w:r>
      <w:r w:rsidRPr="003F795F">
        <w:t>BIM</w:t>
      </w:r>
      <w:r>
        <w:t xml:space="preserve"> and</w:t>
      </w:r>
      <w:r w:rsidRPr="003F795F">
        <w:t xml:space="preserve"> CDE </w:t>
      </w:r>
      <w:r w:rsidRPr="00692A45">
        <w:t>(</w:t>
      </w:r>
      <w:r>
        <w:t>learner</w:t>
      </w:r>
      <w:r w:rsidRPr="00692A45">
        <w:t>)</w:t>
      </w:r>
    </w:p>
    <w:p w14:paraId="46F2443D" w14:textId="77777777" w:rsidR="003D2679" w:rsidRPr="0060042F" w:rsidRDefault="003D2679" w:rsidP="003D2679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 w:rsidRPr="0060042F">
        <w:rPr>
          <w:rFonts w:ascii="Arial" w:hAnsi="Arial" w:cs="Arial"/>
          <w:sz w:val="22"/>
          <w:szCs w:val="22"/>
        </w:rPr>
        <w:t xml:space="preserve">What are the criteria of </w:t>
      </w:r>
      <w:r>
        <w:rPr>
          <w:rFonts w:ascii="Arial" w:hAnsi="Arial" w:cs="Arial"/>
          <w:sz w:val="22"/>
          <w:szCs w:val="22"/>
        </w:rPr>
        <w:t>l</w:t>
      </w:r>
      <w:r w:rsidRPr="0060042F">
        <w:rPr>
          <w:rFonts w:ascii="Arial" w:hAnsi="Arial" w:cs="Arial"/>
          <w:sz w:val="22"/>
          <w:szCs w:val="22"/>
        </w:rPr>
        <w:t>evel 3D BIM?</w:t>
      </w:r>
    </w:p>
    <w:p w14:paraId="5730BC1D" w14:textId="77777777" w:rsidR="003D2679" w:rsidRPr="0060042F" w:rsidRDefault="003D2679" w:rsidP="003D2679">
      <w:pPr>
        <w:pStyle w:val="ListParagraph"/>
        <w:rPr>
          <w:rFonts w:ascii="Arial" w:hAnsi="Arial" w:cs="Arial"/>
          <w:sz w:val="22"/>
          <w:szCs w:val="22"/>
        </w:rPr>
      </w:pPr>
    </w:p>
    <w:p w14:paraId="03AD8A38" w14:textId="77777777" w:rsidR="003D2679" w:rsidRDefault="003D2679" w:rsidP="003D2679">
      <w:pPr>
        <w:pStyle w:val="Answernumbered"/>
        <w:numPr>
          <w:ilvl w:val="0"/>
          <w:numId w:val="0"/>
        </w:numPr>
        <w:ind w:left="714" w:hanging="572"/>
        <w:rPr>
          <w:rFonts w:cs="Arial"/>
          <w:color w:val="FF0000"/>
          <w:szCs w:val="22"/>
        </w:rPr>
      </w:pPr>
    </w:p>
    <w:p w14:paraId="339C261D" w14:textId="77777777" w:rsidR="003D2679" w:rsidRDefault="003D2679" w:rsidP="003D2679">
      <w:pPr>
        <w:pStyle w:val="Answernumbered"/>
        <w:numPr>
          <w:ilvl w:val="0"/>
          <w:numId w:val="0"/>
        </w:numPr>
        <w:ind w:left="714" w:hanging="572"/>
        <w:rPr>
          <w:rFonts w:cs="Arial"/>
          <w:color w:val="FF0000"/>
          <w:szCs w:val="22"/>
        </w:rPr>
      </w:pPr>
    </w:p>
    <w:p w14:paraId="086F00FA" w14:textId="77777777" w:rsidR="003D2679" w:rsidRPr="00C325CE" w:rsidRDefault="003D2679" w:rsidP="003D2679">
      <w:pPr>
        <w:pStyle w:val="Answernumbered"/>
        <w:numPr>
          <w:ilvl w:val="0"/>
          <w:numId w:val="0"/>
        </w:numPr>
        <w:ind w:left="714" w:hanging="572"/>
        <w:rPr>
          <w:rFonts w:cs="Arial"/>
          <w:szCs w:val="22"/>
        </w:rPr>
      </w:pPr>
    </w:p>
    <w:p w14:paraId="25853384" w14:textId="77777777" w:rsidR="003D2679" w:rsidRPr="0060042F" w:rsidRDefault="003D2679" w:rsidP="003D2679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02160761" w14:textId="77777777" w:rsidR="003D2679" w:rsidRPr="0060042F" w:rsidRDefault="003D2679" w:rsidP="003D2679">
      <w:pPr>
        <w:pStyle w:val="Answer"/>
        <w:numPr>
          <w:ilvl w:val="0"/>
          <w:numId w:val="35"/>
        </w:numPr>
        <w:ind w:left="360"/>
      </w:pPr>
      <w:r w:rsidRPr="0060042F">
        <w:t xml:space="preserve">What is the single source used to collect and manage information when working with a </w:t>
      </w:r>
      <w:r>
        <w:t>BIM</w:t>
      </w:r>
      <w:r w:rsidRPr="0060042F">
        <w:t>?</w:t>
      </w:r>
    </w:p>
    <w:p w14:paraId="2225BF19" w14:textId="77777777" w:rsidR="003D2679" w:rsidRDefault="003D2679" w:rsidP="003D2679">
      <w:pPr>
        <w:pStyle w:val="Answer"/>
        <w:ind w:left="720"/>
        <w:rPr>
          <w:color w:val="FF0000"/>
        </w:rPr>
      </w:pPr>
    </w:p>
    <w:p w14:paraId="1D20F808" w14:textId="77777777" w:rsidR="003D2679" w:rsidRDefault="003D2679" w:rsidP="003D2679">
      <w:pPr>
        <w:pStyle w:val="Answer"/>
        <w:ind w:left="720"/>
        <w:rPr>
          <w:color w:val="FF0000"/>
        </w:rPr>
      </w:pPr>
    </w:p>
    <w:p w14:paraId="14D7FC23" w14:textId="77777777" w:rsidR="003D2679" w:rsidRDefault="003D2679" w:rsidP="003D2679">
      <w:pPr>
        <w:pStyle w:val="Answer"/>
        <w:ind w:left="720"/>
        <w:rPr>
          <w:color w:val="FF0000"/>
        </w:rPr>
      </w:pPr>
    </w:p>
    <w:p w14:paraId="3CF08B27" w14:textId="77777777" w:rsidR="003D2679" w:rsidRPr="0060042F" w:rsidRDefault="003D2679" w:rsidP="003D2679">
      <w:pPr>
        <w:pStyle w:val="Answer"/>
        <w:ind w:left="720"/>
      </w:pPr>
    </w:p>
    <w:p w14:paraId="73173919" w14:textId="77777777" w:rsidR="003D2679" w:rsidRPr="0060042F" w:rsidRDefault="003D2679" w:rsidP="003D2679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Name three or more methods by which real-world data can be captured and viewed.</w:t>
      </w:r>
    </w:p>
    <w:p w14:paraId="0D3333E3" w14:textId="77777777" w:rsidR="00FE0EEC" w:rsidRPr="0060042F" w:rsidRDefault="00FE0EEC" w:rsidP="0060042F">
      <w:pPr>
        <w:pStyle w:val="ListParagraph"/>
        <w:rPr>
          <w:rFonts w:ascii="Arial" w:hAnsi="Arial" w:cs="Arial"/>
          <w:sz w:val="22"/>
          <w:szCs w:val="22"/>
        </w:rPr>
      </w:pPr>
    </w:p>
    <w:p w14:paraId="005A53ED" w14:textId="77777777" w:rsidR="00FE0EEC" w:rsidRDefault="00FE0EEC" w:rsidP="007673CA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</w:p>
    <w:p w14:paraId="24525103" w14:textId="77777777" w:rsidR="00FE0EEC" w:rsidRDefault="00FE0EEC" w:rsidP="007673CA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</w:p>
    <w:p w14:paraId="04FAB67D" w14:textId="77777777" w:rsidR="00FE0EEC" w:rsidRDefault="00FE0EEC" w:rsidP="007673CA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</w:p>
    <w:p w14:paraId="21378578" w14:textId="77777777" w:rsidR="00FE0EEC" w:rsidRDefault="00FE0EEC" w:rsidP="007673CA">
      <w:pPr>
        <w:pStyle w:val="Answernumbered"/>
        <w:numPr>
          <w:ilvl w:val="0"/>
          <w:numId w:val="0"/>
        </w:numPr>
        <w:ind w:left="714" w:hanging="357"/>
      </w:pPr>
    </w:p>
    <w:p w14:paraId="6A081EF0" w14:textId="77777777" w:rsidR="00FE0EEC" w:rsidRPr="004908A7" w:rsidRDefault="00FE0EEC" w:rsidP="007673CA">
      <w:pPr>
        <w:pStyle w:val="Answernumbered"/>
        <w:numPr>
          <w:ilvl w:val="0"/>
          <w:numId w:val="0"/>
        </w:numPr>
        <w:ind w:left="714" w:hanging="357"/>
      </w:pPr>
    </w:p>
    <w:p w14:paraId="5497CEED" w14:textId="77777777" w:rsidR="00FE0EEC" w:rsidRDefault="00FE0EEC" w:rsidP="00E55C23">
      <w:pPr>
        <w:pStyle w:val="Answernumbered"/>
        <w:numPr>
          <w:ilvl w:val="0"/>
          <w:numId w:val="0"/>
        </w:numPr>
        <w:ind w:left="714"/>
      </w:pPr>
    </w:p>
    <w:p w14:paraId="5EEA4FF5" w14:textId="77777777" w:rsidR="00FE0EEC" w:rsidRDefault="00FE0EEC" w:rsidP="00E55C23">
      <w:pPr>
        <w:pStyle w:val="Answernumbered"/>
        <w:numPr>
          <w:ilvl w:val="0"/>
          <w:numId w:val="0"/>
        </w:numPr>
        <w:ind w:left="714"/>
      </w:pPr>
    </w:p>
    <w:p w14:paraId="5E0A5F7D" w14:textId="77777777" w:rsidR="00FE0EEC" w:rsidRDefault="00FE0EEC" w:rsidP="00A65AA0">
      <w:pPr>
        <w:pStyle w:val="Answernumbered"/>
        <w:numPr>
          <w:ilvl w:val="0"/>
          <w:numId w:val="0"/>
        </w:numPr>
        <w:ind w:left="714"/>
        <w:jc w:val="center"/>
      </w:pPr>
    </w:p>
    <w:p w14:paraId="4EFE376B" w14:textId="77777777" w:rsidR="00FE0EEC" w:rsidRDefault="00FE0EEC" w:rsidP="00474F67">
      <w:pPr>
        <w:rPr>
          <w:rFonts w:cs="Arial"/>
          <w:szCs w:val="22"/>
        </w:rPr>
      </w:pPr>
    </w:p>
    <w:p w14:paraId="09A0EB20" w14:textId="77777777" w:rsidR="00FE0EEC" w:rsidRDefault="00FE0EEC" w:rsidP="006E1028">
      <w:pPr>
        <w:pStyle w:val="Answer"/>
      </w:pPr>
    </w:p>
    <w:p w14:paraId="51D38692" w14:textId="77777777" w:rsidR="00474F67" w:rsidRDefault="00474F67" w:rsidP="00474F67">
      <w:pPr>
        <w:rPr>
          <w:rFonts w:cs="Arial"/>
          <w:szCs w:val="22"/>
        </w:rPr>
      </w:pPr>
    </w:p>
    <w:p w14:paraId="3ADE7072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66ECA" w14:textId="77777777" w:rsidR="00F87347" w:rsidRDefault="00F87347">
      <w:pPr>
        <w:spacing w:before="0" w:after="0"/>
      </w:pPr>
      <w:r>
        <w:separator/>
      </w:r>
    </w:p>
  </w:endnote>
  <w:endnote w:type="continuationSeparator" w:id="0">
    <w:p w14:paraId="57AAF411" w14:textId="77777777" w:rsidR="00F87347" w:rsidRDefault="00F873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1420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9BEF8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A0ED61D" wp14:editId="1638EEE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E3EA96C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4F659B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0ED6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1E3EA96C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4F659B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130E723" wp14:editId="6C1FE26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87347">
      <w:fldChar w:fldCharType="begin"/>
    </w:r>
    <w:r w:rsidR="00F87347">
      <w:instrText xml:space="preserve"> NUMPAGES   \* MERGEFORMAT </w:instrText>
    </w:r>
    <w:r w:rsidR="00F87347">
      <w:fldChar w:fldCharType="separate"/>
    </w:r>
    <w:r w:rsidR="00F03E33">
      <w:t>1</w:t>
    </w:r>
    <w:r w:rsidR="00F8734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308B6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695A8" w14:textId="77777777" w:rsidR="00F87347" w:rsidRDefault="00F87347">
      <w:pPr>
        <w:spacing w:before="0" w:after="0"/>
      </w:pPr>
      <w:r>
        <w:separator/>
      </w:r>
    </w:p>
  </w:footnote>
  <w:footnote w:type="continuationSeparator" w:id="0">
    <w:p w14:paraId="5221EF71" w14:textId="77777777" w:rsidR="00F87347" w:rsidRDefault="00F873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AAB3D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FD91E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09E06F4" wp14:editId="597D9B7A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D49488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2C2732F" wp14:editId="38C9A01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57A49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41746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E5358F"/>
    <w:multiLevelType w:val="hybridMultilevel"/>
    <w:tmpl w:val="DF4E3A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EEC"/>
    <w:rsid w:val="000033BD"/>
    <w:rsid w:val="00082C62"/>
    <w:rsid w:val="000B231F"/>
    <w:rsid w:val="000E194B"/>
    <w:rsid w:val="00110217"/>
    <w:rsid w:val="00120F69"/>
    <w:rsid w:val="00152AC3"/>
    <w:rsid w:val="00156AF3"/>
    <w:rsid w:val="0019491D"/>
    <w:rsid w:val="001F74AD"/>
    <w:rsid w:val="002D07A8"/>
    <w:rsid w:val="003405EA"/>
    <w:rsid w:val="00342E9E"/>
    <w:rsid w:val="003D2679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B711B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87347"/>
    <w:rsid w:val="00FD52DA"/>
    <w:rsid w:val="00FE0EEC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C8FCD8"/>
  <w15:docId w15:val="{6DEC0A41-1B66-459A-9008-B081B60C0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0EEC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3</cp:revision>
  <cp:lastPrinted>2013-05-15T12:05:00Z</cp:lastPrinted>
  <dcterms:created xsi:type="dcterms:W3CDTF">2021-09-15T10:00:00Z</dcterms:created>
  <dcterms:modified xsi:type="dcterms:W3CDTF">2021-09-24T09:05:00Z</dcterms:modified>
</cp:coreProperties>
</file>