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CC641" w14:textId="57EAAA01" w:rsidR="00A97438" w:rsidRPr="007F05E6" w:rsidRDefault="00A97438" w:rsidP="00474F67">
      <w:pPr>
        <w:pStyle w:val="Unittitle"/>
      </w:pPr>
      <w:r>
        <w:t>8</w:t>
      </w:r>
      <w:r w:rsidR="0076354A">
        <w:t>.</w:t>
      </w:r>
      <w:r>
        <w:t xml:space="preserve"> </w:t>
      </w:r>
      <w:r w:rsidR="00BE3330">
        <w:t>I</w:t>
      </w:r>
      <w:r>
        <w:t xml:space="preserve">nformation and data principles </w:t>
      </w:r>
    </w:p>
    <w:p w14:paraId="0B3EA9B9" w14:textId="77777777" w:rsidR="00A97438" w:rsidRDefault="00A97438" w:rsidP="0076354A">
      <w:pPr>
        <w:pStyle w:val="Heading1"/>
      </w:pPr>
      <w:r w:rsidRPr="00E01F9C">
        <w:t>Multiple choice questions (tutor)</w:t>
      </w:r>
    </w:p>
    <w:p w14:paraId="7E01C64A" w14:textId="77777777" w:rsidR="00A97438" w:rsidRDefault="00A97438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2FA28677" w14:textId="4D25D7C9" w:rsidR="00BE3330" w:rsidRDefault="00BE3330" w:rsidP="002F2AF7">
      <w:pPr>
        <w:pStyle w:val="Answer"/>
        <w:numPr>
          <w:ilvl w:val="0"/>
          <w:numId w:val="4"/>
        </w:numPr>
      </w:pPr>
      <w:r>
        <w:t xml:space="preserve">Which piece of UK legislation places responsibilities on workers when </w:t>
      </w:r>
      <w:r w:rsidRPr="00BD351C">
        <w:t xml:space="preserve">using personal </w:t>
      </w:r>
      <w:r>
        <w:t>information?</w:t>
      </w:r>
    </w:p>
    <w:p w14:paraId="090D5056" w14:textId="77777777" w:rsidR="00BE3330" w:rsidRPr="00693994" w:rsidRDefault="00BE3330" w:rsidP="002F2AF7">
      <w:pPr>
        <w:pStyle w:val="Answer"/>
        <w:numPr>
          <w:ilvl w:val="0"/>
          <w:numId w:val="5"/>
        </w:numPr>
        <w:spacing w:before="0" w:after="0"/>
        <w:ind w:left="714" w:hanging="357"/>
      </w:pPr>
      <w:r w:rsidRPr="00693994">
        <w:rPr>
          <w:color w:val="FF0000"/>
        </w:rPr>
        <w:t xml:space="preserve">The Data Protection Act </w:t>
      </w:r>
    </w:p>
    <w:p w14:paraId="5ECFA332" w14:textId="77777777" w:rsidR="00BE3330" w:rsidRDefault="00BE3330" w:rsidP="002F2AF7">
      <w:pPr>
        <w:pStyle w:val="Answer"/>
        <w:numPr>
          <w:ilvl w:val="0"/>
          <w:numId w:val="5"/>
        </w:numPr>
        <w:spacing w:before="0" w:after="0"/>
        <w:ind w:left="714" w:hanging="357"/>
      </w:pPr>
      <w:r w:rsidRPr="00EB0974">
        <w:t>Privacy Amendment (Private Sector) Act</w:t>
      </w:r>
    </w:p>
    <w:p w14:paraId="5EB49898" w14:textId="77777777" w:rsidR="00BE3330" w:rsidRDefault="00BE3330" w:rsidP="002F2AF7">
      <w:pPr>
        <w:pStyle w:val="Answer"/>
        <w:numPr>
          <w:ilvl w:val="0"/>
          <w:numId w:val="5"/>
        </w:numPr>
        <w:spacing w:before="0" w:after="0"/>
        <w:ind w:left="714" w:hanging="357"/>
      </w:pPr>
      <w:r w:rsidRPr="0098671F">
        <w:t>Personal Information Protection and Electronic Documents Act</w:t>
      </w:r>
    </w:p>
    <w:p w14:paraId="514EDA7B" w14:textId="77777777" w:rsidR="00BE3330" w:rsidRDefault="00BE3330" w:rsidP="002F2AF7">
      <w:pPr>
        <w:pStyle w:val="Answer"/>
        <w:numPr>
          <w:ilvl w:val="0"/>
          <w:numId w:val="5"/>
        </w:numPr>
        <w:spacing w:before="0" w:after="0"/>
        <w:ind w:left="714" w:hanging="357"/>
      </w:pPr>
      <w:r>
        <w:t>The Privacy Act</w:t>
      </w:r>
    </w:p>
    <w:p w14:paraId="2DC61D61" w14:textId="232EA404" w:rsidR="00A97438" w:rsidRDefault="00A97438" w:rsidP="00C44768">
      <w:pPr>
        <w:pStyle w:val="Answer"/>
      </w:pPr>
    </w:p>
    <w:p w14:paraId="4F5702F2" w14:textId="77777777" w:rsidR="004A3DC6" w:rsidRDefault="004A3DC6" w:rsidP="00C44768">
      <w:pPr>
        <w:pStyle w:val="Answer"/>
      </w:pPr>
    </w:p>
    <w:p w14:paraId="661C1BF0" w14:textId="4016347F" w:rsidR="00BE3330" w:rsidRDefault="00A97438" w:rsidP="002F2AF7">
      <w:pPr>
        <w:pStyle w:val="Answer"/>
        <w:numPr>
          <w:ilvl w:val="0"/>
          <w:numId w:val="4"/>
        </w:numPr>
      </w:pPr>
      <w:r>
        <w:t>GDPR Legislation has how many key principles?</w:t>
      </w:r>
    </w:p>
    <w:p w14:paraId="59350942" w14:textId="77777777" w:rsidR="00A97438" w:rsidRDefault="00A97438" w:rsidP="002F2AF7">
      <w:pPr>
        <w:pStyle w:val="ListParagraph"/>
        <w:numPr>
          <w:ilvl w:val="0"/>
          <w:numId w:val="21"/>
        </w:numPr>
      </w:pPr>
      <w:r>
        <w:t>Five</w:t>
      </w:r>
    </w:p>
    <w:p w14:paraId="62B11685" w14:textId="77777777" w:rsidR="00A97438" w:rsidRDefault="00A97438" w:rsidP="002F2AF7">
      <w:pPr>
        <w:pStyle w:val="ListParagraph"/>
        <w:numPr>
          <w:ilvl w:val="0"/>
          <w:numId w:val="21"/>
        </w:numPr>
      </w:pPr>
      <w:r>
        <w:t>Six</w:t>
      </w:r>
    </w:p>
    <w:p w14:paraId="3EB9DB96" w14:textId="77777777" w:rsidR="00A97438" w:rsidRPr="0042631D" w:rsidRDefault="00A97438" w:rsidP="002F2AF7">
      <w:pPr>
        <w:pStyle w:val="ListParagraph"/>
        <w:numPr>
          <w:ilvl w:val="0"/>
          <w:numId w:val="21"/>
        </w:numPr>
        <w:rPr>
          <w:color w:val="FF0000"/>
        </w:rPr>
      </w:pPr>
      <w:r w:rsidRPr="0042631D">
        <w:rPr>
          <w:color w:val="FF0000"/>
        </w:rPr>
        <w:t>Seven</w:t>
      </w:r>
    </w:p>
    <w:p w14:paraId="7B29D936" w14:textId="77777777" w:rsidR="00A97438" w:rsidRDefault="00A97438" w:rsidP="002F2AF7">
      <w:pPr>
        <w:pStyle w:val="ListParagraph"/>
        <w:numPr>
          <w:ilvl w:val="0"/>
          <w:numId w:val="21"/>
        </w:numPr>
      </w:pPr>
      <w:r>
        <w:t xml:space="preserve">Eight </w:t>
      </w:r>
    </w:p>
    <w:p w14:paraId="0F7EF703" w14:textId="5818E16B" w:rsidR="00A97438" w:rsidRDefault="00A97438" w:rsidP="00B20626">
      <w:pPr>
        <w:pStyle w:val="Answer"/>
      </w:pPr>
    </w:p>
    <w:p w14:paraId="4D8CA81A" w14:textId="77777777" w:rsidR="004A3DC6" w:rsidRDefault="004A3DC6" w:rsidP="00B20626">
      <w:pPr>
        <w:pStyle w:val="Answer"/>
      </w:pPr>
    </w:p>
    <w:p w14:paraId="50424B00" w14:textId="7DD4E819" w:rsidR="00BE3330" w:rsidRDefault="00BE3330" w:rsidP="002F2AF7">
      <w:pPr>
        <w:pStyle w:val="Answer"/>
        <w:numPr>
          <w:ilvl w:val="0"/>
          <w:numId w:val="4"/>
        </w:numPr>
      </w:pPr>
      <w:r>
        <w:t>If</w:t>
      </w:r>
      <w:r w:rsidR="00A97438">
        <w:t xml:space="preserve"> at work you lose some sensitive customer information, who should you inform?</w:t>
      </w:r>
    </w:p>
    <w:p w14:paraId="156CA8C3" w14:textId="77777777" w:rsidR="00A97438" w:rsidRDefault="00A97438" w:rsidP="002F2AF7">
      <w:pPr>
        <w:pStyle w:val="ListParagraph"/>
        <w:numPr>
          <w:ilvl w:val="0"/>
          <w:numId w:val="22"/>
        </w:numPr>
      </w:pPr>
      <w:r>
        <w:t>Police</w:t>
      </w:r>
    </w:p>
    <w:p w14:paraId="0492F12C" w14:textId="77777777" w:rsidR="00A97438" w:rsidRDefault="00A97438" w:rsidP="002F2AF7">
      <w:pPr>
        <w:pStyle w:val="ListParagraph"/>
        <w:numPr>
          <w:ilvl w:val="0"/>
          <w:numId w:val="22"/>
        </w:numPr>
      </w:pPr>
      <w:r>
        <w:t>Supervisor</w:t>
      </w:r>
    </w:p>
    <w:p w14:paraId="143ADE88" w14:textId="6FB2AF54" w:rsidR="00A97438" w:rsidRPr="00B54FF0" w:rsidRDefault="00A97438" w:rsidP="002F2AF7">
      <w:pPr>
        <w:pStyle w:val="ListParagraph"/>
        <w:numPr>
          <w:ilvl w:val="0"/>
          <w:numId w:val="22"/>
        </w:numPr>
        <w:rPr>
          <w:color w:val="FF0000"/>
        </w:rPr>
      </w:pPr>
      <w:r w:rsidRPr="00B54FF0">
        <w:rPr>
          <w:color w:val="FF0000"/>
        </w:rPr>
        <w:t xml:space="preserve">Data </w:t>
      </w:r>
      <w:r w:rsidR="00BE3330">
        <w:rPr>
          <w:color w:val="FF0000"/>
        </w:rPr>
        <w:t>p</w:t>
      </w:r>
      <w:r w:rsidRPr="00B54FF0">
        <w:rPr>
          <w:color w:val="FF0000"/>
        </w:rPr>
        <w:t xml:space="preserve">rotection </w:t>
      </w:r>
      <w:r w:rsidR="00BE3330">
        <w:rPr>
          <w:color w:val="FF0000"/>
        </w:rPr>
        <w:t>o</w:t>
      </w:r>
      <w:r w:rsidRPr="00B54FF0">
        <w:rPr>
          <w:color w:val="FF0000"/>
        </w:rPr>
        <w:t>fficer</w:t>
      </w:r>
    </w:p>
    <w:p w14:paraId="3177CE11" w14:textId="65A73468" w:rsidR="00A97438" w:rsidRDefault="00A97438" w:rsidP="002F2AF7">
      <w:pPr>
        <w:pStyle w:val="ListParagraph"/>
        <w:numPr>
          <w:ilvl w:val="0"/>
          <w:numId w:val="22"/>
        </w:numPr>
      </w:pPr>
      <w:r>
        <w:t xml:space="preserve">Human </w:t>
      </w:r>
      <w:r w:rsidR="00BE3330">
        <w:t>r</w:t>
      </w:r>
      <w:r>
        <w:t>esources</w:t>
      </w:r>
    </w:p>
    <w:p w14:paraId="5C2920AA" w14:textId="2819CC4E" w:rsidR="00A97438" w:rsidRDefault="00A97438" w:rsidP="0006177F">
      <w:pPr>
        <w:pStyle w:val="Answer"/>
      </w:pPr>
    </w:p>
    <w:p w14:paraId="00BFA488" w14:textId="77777777" w:rsidR="004A3DC6" w:rsidRDefault="004A3DC6" w:rsidP="0006177F">
      <w:pPr>
        <w:pStyle w:val="Answer"/>
      </w:pPr>
    </w:p>
    <w:p w14:paraId="440EE408" w14:textId="4A934376" w:rsidR="00BE3330" w:rsidRDefault="00A97438" w:rsidP="002F2AF7">
      <w:pPr>
        <w:pStyle w:val="Answer"/>
        <w:numPr>
          <w:ilvl w:val="0"/>
          <w:numId w:val="4"/>
        </w:numPr>
      </w:pPr>
      <w:r>
        <w:t>What does the acronym CAD stand for?</w:t>
      </w:r>
    </w:p>
    <w:p w14:paraId="441AA5EC" w14:textId="7D17582C" w:rsidR="00A97438" w:rsidRDefault="00A97438" w:rsidP="002F2AF7">
      <w:pPr>
        <w:pStyle w:val="ListParagraph"/>
        <w:numPr>
          <w:ilvl w:val="0"/>
          <w:numId w:val="23"/>
        </w:numPr>
      </w:pPr>
      <w:r>
        <w:t xml:space="preserve">Centrally </w:t>
      </w:r>
      <w:r w:rsidR="00BE3330">
        <w:t>a</w:t>
      </w:r>
      <w:r>
        <w:t xml:space="preserve">ccessed </w:t>
      </w:r>
      <w:r w:rsidR="00BE3330">
        <w:t>d</w:t>
      </w:r>
      <w:r>
        <w:t>atabase</w:t>
      </w:r>
    </w:p>
    <w:p w14:paraId="4D5C2DAB" w14:textId="7CEE5943" w:rsidR="00A97438" w:rsidRPr="00457FDB" w:rsidRDefault="00A97438" w:rsidP="002F2AF7">
      <w:pPr>
        <w:pStyle w:val="ListParagraph"/>
        <w:numPr>
          <w:ilvl w:val="0"/>
          <w:numId w:val="23"/>
        </w:numPr>
        <w:rPr>
          <w:color w:val="FF0000"/>
        </w:rPr>
      </w:pPr>
      <w:r w:rsidRPr="00457FDB">
        <w:rPr>
          <w:color w:val="FF0000"/>
        </w:rPr>
        <w:t xml:space="preserve">Computer </w:t>
      </w:r>
      <w:r w:rsidR="00BE3330">
        <w:rPr>
          <w:color w:val="FF0000"/>
        </w:rPr>
        <w:t>a</w:t>
      </w:r>
      <w:r w:rsidRPr="00457FDB">
        <w:rPr>
          <w:color w:val="FF0000"/>
        </w:rPr>
        <w:t xml:space="preserve">ided </w:t>
      </w:r>
      <w:r w:rsidR="00BE3330">
        <w:rPr>
          <w:color w:val="FF0000"/>
        </w:rPr>
        <w:t>d</w:t>
      </w:r>
      <w:r w:rsidRPr="00457FDB">
        <w:rPr>
          <w:color w:val="FF0000"/>
        </w:rPr>
        <w:t>esign</w:t>
      </w:r>
    </w:p>
    <w:p w14:paraId="6450D847" w14:textId="77777777" w:rsidR="00A97438" w:rsidRDefault="00A97438" w:rsidP="002F2AF7">
      <w:pPr>
        <w:pStyle w:val="ListParagraph"/>
        <w:numPr>
          <w:ilvl w:val="0"/>
          <w:numId w:val="23"/>
        </w:numPr>
      </w:pPr>
      <w:r>
        <w:t>Computer Aided Data</w:t>
      </w:r>
    </w:p>
    <w:p w14:paraId="0C860FDC" w14:textId="4EEDDA34" w:rsidR="00A97438" w:rsidRDefault="00A97438" w:rsidP="002F2AF7">
      <w:pPr>
        <w:pStyle w:val="ListParagraph"/>
        <w:numPr>
          <w:ilvl w:val="0"/>
          <w:numId w:val="23"/>
        </w:numPr>
      </w:pPr>
      <w:r>
        <w:t xml:space="preserve">Coded </w:t>
      </w:r>
      <w:r w:rsidR="00BE3330">
        <w:t>a</w:t>
      </w:r>
      <w:r>
        <w:t xml:space="preserve">ccess </w:t>
      </w:r>
      <w:r w:rsidR="00BE3330">
        <w:t>d</w:t>
      </w:r>
      <w:r>
        <w:t>ata</w:t>
      </w:r>
    </w:p>
    <w:p w14:paraId="0E1B2C43" w14:textId="5317A0DD" w:rsidR="00A97438" w:rsidRDefault="00A97438" w:rsidP="00980C95">
      <w:pPr>
        <w:pStyle w:val="Answer"/>
      </w:pPr>
    </w:p>
    <w:p w14:paraId="0BC33E45" w14:textId="77777777" w:rsidR="004A3DC6" w:rsidRDefault="004A3DC6" w:rsidP="00980C95">
      <w:pPr>
        <w:pStyle w:val="Answer"/>
      </w:pPr>
    </w:p>
    <w:p w14:paraId="10AEBE70" w14:textId="64505B0F" w:rsidR="00BE3330" w:rsidRDefault="00A97438" w:rsidP="002F2AF7">
      <w:pPr>
        <w:pStyle w:val="Answer"/>
        <w:numPr>
          <w:ilvl w:val="0"/>
          <w:numId w:val="4"/>
        </w:numPr>
      </w:pPr>
      <w:r>
        <w:t>What type of maintenance is carried out on a regular basis</w:t>
      </w:r>
      <w:r w:rsidR="00BE3330">
        <w:t>,</w:t>
      </w:r>
      <w:r>
        <w:t xml:space="preserve"> an example being servicing a boiler?</w:t>
      </w:r>
    </w:p>
    <w:p w14:paraId="4B8D3EBB" w14:textId="77777777" w:rsidR="00A97438" w:rsidRDefault="00A97438" w:rsidP="002F2AF7">
      <w:pPr>
        <w:pStyle w:val="ListParagraph"/>
        <w:numPr>
          <w:ilvl w:val="0"/>
          <w:numId w:val="24"/>
        </w:numPr>
      </w:pPr>
      <w:r>
        <w:t xml:space="preserve">Corrective maintenance </w:t>
      </w:r>
    </w:p>
    <w:p w14:paraId="04AC791C" w14:textId="77777777" w:rsidR="00A97438" w:rsidRDefault="00A97438" w:rsidP="002F2AF7">
      <w:pPr>
        <w:pStyle w:val="ListParagraph"/>
        <w:numPr>
          <w:ilvl w:val="0"/>
          <w:numId w:val="24"/>
        </w:numPr>
      </w:pPr>
      <w:r>
        <w:t>Preventive maintenance</w:t>
      </w:r>
    </w:p>
    <w:p w14:paraId="67AECD3C" w14:textId="77777777" w:rsidR="00A97438" w:rsidRPr="0003700F" w:rsidRDefault="00A97438" w:rsidP="002F2AF7">
      <w:pPr>
        <w:pStyle w:val="ListParagraph"/>
        <w:numPr>
          <w:ilvl w:val="0"/>
          <w:numId w:val="24"/>
        </w:numPr>
        <w:rPr>
          <w:color w:val="FF0000"/>
        </w:rPr>
      </w:pPr>
      <w:r w:rsidRPr="0003700F">
        <w:rPr>
          <w:color w:val="FF0000"/>
        </w:rPr>
        <w:t>Planned maintenance</w:t>
      </w:r>
    </w:p>
    <w:p w14:paraId="38045B20" w14:textId="5C388D3E" w:rsidR="00A97438" w:rsidRDefault="00A97438" w:rsidP="002F2AF7">
      <w:pPr>
        <w:pStyle w:val="ListParagraph"/>
        <w:numPr>
          <w:ilvl w:val="0"/>
          <w:numId w:val="24"/>
        </w:numPr>
      </w:pPr>
      <w:r>
        <w:t>Reactive maintenance</w:t>
      </w:r>
    </w:p>
    <w:p w14:paraId="008F7BDD" w14:textId="1B8F75D3" w:rsidR="004A3DC6" w:rsidRDefault="004A3DC6" w:rsidP="004A3DC6">
      <w:pPr>
        <w:pStyle w:val="Answer"/>
        <w:ind w:left="720"/>
      </w:pPr>
    </w:p>
    <w:p w14:paraId="69A7DD64" w14:textId="77777777" w:rsidR="004A3DC6" w:rsidRDefault="004A3DC6" w:rsidP="004A3DC6">
      <w:pPr>
        <w:pStyle w:val="Answer"/>
        <w:ind w:left="720"/>
      </w:pPr>
    </w:p>
    <w:p w14:paraId="3407EE63" w14:textId="6CF72D7C" w:rsidR="0041327B" w:rsidRDefault="00A97438" w:rsidP="003D2564">
      <w:pPr>
        <w:pStyle w:val="Answer"/>
        <w:numPr>
          <w:ilvl w:val="0"/>
          <w:numId w:val="4"/>
        </w:numPr>
      </w:pPr>
      <w:r>
        <w:lastRenderedPageBreak/>
        <w:t xml:space="preserve">Which document </w:t>
      </w:r>
      <w:r w:rsidRPr="001411B3">
        <w:t>summarises the performance and other technical characteristics of each construction product, material or component</w:t>
      </w:r>
      <w:r>
        <w:t>?</w:t>
      </w:r>
    </w:p>
    <w:p w14:paraId="3DCB6DCA" w14:textId="2E034D4A" w:rsidR="00A97438" w:rsidRPr="003D2564" w:rsidRDefault="00A97438" w:rsidP="003D2564">
      <w:pPr>
        <w:pStyle w:val="ListParagraph"/>
        <w:numPr>
          <w:ilvl w:val="0"/>
          <w:numId w:val="26"/>
        </w:numPr>
        <w:rPr>
          <w:color w:val="FF0000"/>
        </w:rPr>
      </w:pPr>
      <w:r w:rsidRPr="003D2564">
        <w:rPr>
          <w:color w:val="FF0000"/>
        </w:rPr>
        <w:t xml:space="preserve">Product </w:t>
      </w:r>
      <w:r w:rsidR="0041327B" w:rsidRPr="003D2564">
        <w:rPr>
          <w:color w:val="FF0000"/>
        </w:rPr>
        <w:t>d</w:t>
      </w:r>
      <w:r w:rsidRPr="003D2564">
        <w:rPr>
          <w:color w:val="FF0000"/>
        </w:rPr>
        <w:t xml:space="preserve">ata </w:t>
      </w:r>
      <w:r w:rsidR="0041327B" w:rsidRPr="003D2564">
        <w:rPr>
          <w:color w:val="FF0000"/>
        </w:rPr>
        <w:t>s</w:t>
      </w:r>
      <w:r w:rsidRPr="003D2564">
        <w:rPr>
          <w:color w:val="FF0000"/>
        </w:rPr>
        <w:t>heet</w:t>
      </w:r>
    </w:p>
    <w:p w14:paraId="403FA903" w14:textId="5104CCAE" w:rsidR="00A97438" w:rsidRDefault="00A97438" w:rsidP="003D2564">
      <w:pPr>
        <w:pStyle w:val="ListParagraph"/>
        <w:numPr>
          <w:ilvl w:val="0"/>
          <w:numId w:val="26"/>
        </w:numPr>
      </w:pPr>
      <w:r>
        <w:t>Manufacturer</w:t>
      </w:r>
      <w:r w:rsidR="0041327B">
        <w:t>’s</w:t>
      </w:r>
      <w:r>
        <w:t xml:space="preserve"> </w:t>
      </w:r>
      <w:r w:rsidR="0041327B">
        <w:t>s</w:t>
      </w:r>
      <w:r>
        <w:t>pecification</w:t>
      </w:r>
    </w:p>
    <w:p w14:paraId="6543AEA1" w14:textId="1D9848AD" w:rsidR="00A97438" w:rsidRDefault="00A97438" w:rsidP="003D2564">
      <w:pPr>
        <w:pStyle w:val="ListParagraph"/>
        <w:numPr>
          <w:ilvl w:val="0"/>
          <w:numId w:val="26"/>
        </w:numPr>
      </w:pPr>
      <w:r>
        <w:t xml:space="preserve">Bill of </w:t>
      </w:r>
      <w:r w:rsidR="0041327B">
        <w:t>q</w:t>
      </w:r>
      <w:r>
        <w:t>uantities</w:t>
      </w:r>
    </w:p>
    <w:p w14:paraId="708F4ED2" w14:textId="5A9BE13D" w:rsidR="00A97438" w:rsidRDefault="00A97438" w:rsidP="003D2564">
      <w:pPr>
        <w:pStyle w:val="ListParagraph"/>
        <w:numPr>
          <w:ilvl w:val="0"/>
          <w:numId w:val="26"/>
        </w:numPr>
      </w:pPr>
      <w:r>
        <w:t xml:space="preserve">COSHH </w:t>
      </w:r>
      <w:r w:rsidR="0041327B">
        <w:t>d</w:t>
      </w:r>
      <w:r>
        <w:t xml:space="preserve">ata </w:t>
      </w:r>
      <w:r w:rsidR="0041327B">
        <w:t>s</w:t>
      </w:r>
      <w:r>
        <w:t xml:space="preserve">heet </w:t>
      </w:r>
    </w:p>
    <w:p w14:paraId="44CFC38D" w14:textId="67E54471" w:rsidR="00A97438" w:rsidRDefault="00A97438" w:rsidP="00231689">
      <w:pPr>
        <w:pStyle w:val="Answer"/>
        <w:ind w:left="0"/>
      </w:pPr>
    </w:p>
    <w:p w14:paraId="617F95FD" w14:textId="77777777" w:rsidR="004A3DC6" w:rsidRDefault="004A3DC6" w:rsidP="00231689">
      <w:pPr>
        <w:pStyle w:val="Answer"/>
        <w:ind w:left="0"/>
      </w:pPr>
    </w:p>
    <w:p w14:paraId="50B72438" w14:textId="13181BF2" w:rsidR="0041327B" w:rsidRDefault="00A97438" w:rsidP="003D2564">
      <w:pPr>
        <w:pStyle w:val="Answer"/>
        <w:numPr>
          <w:ilvl w:val="0"/>
          <w:numId w:val="4"/>
        </w:numPr>
      </w:pPr>
      <w:r>
        <w:t xml:space="preserve">Which document provides </w:t>
      </w:r>
      <w:r w:rsidRPr="008E5A49">
        <w:t xml:space="preserve">technical characteristics of </w:t>
      </w:r>
      <w:r>
        <w:t>a</w:t>
      </w:r>
      <w:r w:rsidRPr="008E5A49">
        <w:t xml:space="preserve"> construction product</w:t>
      </w:r>
      <w:r>
        <w:t xml:space="preserve">? </w:t>
      </w:r>
    </w:p>
    <w:p w14:paraId="6A4D2FA3" w14:textId="0E81E3FF" w:rsidR="00A97438" w:rsidRDefault="00A97438" w:rsidP="003D2564">
      <w:pPr>
        <w:pStyle w:val="ListParagraph"/>
        <w:numPr>
          <w:ilvl w:val="0"/>
          <w:numId w:val="27"/>
        </w:numPr>
      </w:pPr>
      <w:bookmarkStart w:id="0" w:name="_Hlk77771369"/>
      <w:r>
        <w:t xml:space="preserve">Product </w:t>
      </w:r>
      <w:r w:rsidR="0041327B">
        <w:t>d</w:t>
      </w:r>
      <w:r>
        <w:t xml:space="preserve">ata </w:t>
      </w:r>
      <w:r w:rsidR="0041327B">
        <w:t>s</w:t>
      </w:r>
      <w:r>
        <w:t>heet</w:t>
      </w:r>
    </w:p>
    <w:p w14:paraId="2E296059" w14:textId="336809FB" w:rsidR="00A97438" w:rsidRPr="008E5A49" w:rsidRDefault="00A97438" w:rsidP="003D2564">
      <w:pPr>
        <w:pStyle w:val="ListParagraph"/>
        <w:numPr>
          <w:ilvl w:val="0"/>
          <w:numId w:val="27"/>
        </w:numPr>
        <w:rPr>
          <w:color w:val="FF0000"/>
        </w:rPr>
      </w:pPr>
      <w:r w:rsidRPr="008E5A49">
        <w:rPr>
          <w:color w:val="FF0000"/>
        </w:rPr>
        <w:t xml:space="preserve">Manufacturer </w:t>
      </w:r>
      <w:r w:rsidR="0041327B">
        <w:rPr>
          <w:color w:val="FF0000"/>
        </w:rPr>
        <w:t>s</w:t>
      </w:r>
      <w:r w:rsidRPr="008E5A49">
        <w:rPr>
          <w:color w:val="FF0000"/>
        </w:rPr>
        <w:t>pecification</w:t>
      </w:r>
    </w:p>
    <w:p w14:paraId="046211E6" w14:textId="5AB796FE" w:rsidR="00A97438" w:rsidRDefault="00A97438" w:rsidP="003D2564">
      <w:pPr>
        <w:pStyle w:val="ListParagraph"/>
        <w:numPr>
          <w:ilvl w:val="0"/>
          <w:numId w:val="27"/>
        </w:numPr>
      </w:pPr>
      <w:r>
        <w:t xml:space="preserve">Bill of </w:t>
      </w:r>
      <w:r w:rsidR="0041327B">
        <w:t>q</w:t>
      </w:r>
      <w:r>
        <w:t>uantities</w:t>
      </w:r>
    </w:p>
    <w:p w14:paraId="415556AF" w14:textId="64EAC067" w:rsidR="00A97438" w:rsidRDefault="00A97438" w:rsidP="003D2564">
      <w:pPr>
        <w:pStyle w:val="ListParagraph"/>
        <w:numPr>
          <w:ilvl w:val="0"/>
          <w:numId w:val="27"/>
        </w:numPr>
      </w:pPr>
      <w:r>
        <w:t xml:space="preserve">Material </w:t>
      </w:r>
      <w:r w:rsidR="0041327B">
        <w:t>d</w:t>
      </w:r>
      <w:r>
        <w:t xml:space="preserve">ata </w:t>
      </w:r>
      <w:r w:rsidR="0041327B">
        <w:t>s</w:t>
      </w:r>
      <w:r>
        <w:t xml:space="preserve">heet </w:t>
      </w:r>
      <w:bookmarkEnd w:id="0"/>
    </w:p>
    <w:p w14:paraId="01EB3EE9" w14:textId="76A9FD2C" w:rsidR="00A97438" w:rsidRDefault="00A97438" w:rsidP="008E5A49">
      <w:pPr>
        <w:pStyle w:val="Answer"/>
        <w:ind w:firstLine="360"/>
      </w:pPr>
    </w:p>
    <w:p w14:paraId="72628142" w14:textId="77777777" w:rsidR="004A3DC6" w:rsidRDefault="004A3DC6" w:rsidP="008E5A49">
      <w:pPr>
        <w:pStyle w:val="Answer"/>
        <w:ind w:firstLine="360"/>
      </w:pPr>
    </w:p>
    <w:p w14:paraId="22237928" w14:textId="7FE788F7" w:rsidR="0041327B" w:rsidRDefault="00A97438" w:rsidP="003D2564">
      <w:pPr>
        <w:pStyle w:val="Answer"/>
        <w:numPr>
          <w:ilvl w:val="0"/>
          <w:numId w:val="4"/>
        </w:numPr>
      </w:pPr>
      <w:r>
        <w:t>Which organisation issues c</w:t>
      </w:r>
      <w:r w:rsidRPr="004B397D">
        <w:t xml:space="preserve">ompletion </w:t>
      </w:r>
      <w:r>
        <w:t>c</w:t>
      </w:r>
      <w:r w:rsidRPr="004B397D">
        <w:t>ertificates and or inspection letters</w:t>
      </w:r>
      <w:r>
        <w:t xml:space="preserve"> for new buildings?</w:t>
      </w:r>
    </w:p>
    <w:p w14:paraId="7CD8901B" w14:textId="77777777" w:rsidR="00A97438" w:rsidRPr="002F2AF7" w:rsidRDefault="00A97438" w:rsidP="002F2AF7">
      <w:pPr>
        <w:pStyle w:val="ListParagraph"/>
        <w:numPr>
          <w:ilvl w:val="0"/>
          <w:numId w:val="20"/>
        </w:numPr>
        <w:rPr>
          <w:color w:val="FF0000"/>
        </w:rPr>
      </w:pPr>
      <w:r w:rsidRPr="002F2AF7">
        <w:rPr>
          <w:color w:val="FF0000"/>
        </w:rPr>
        <w:t>LABC</w:t>
      </w:r>
    </w:p>
    <w:p w14:paraId="1B1D5798" w14:textId="77777777" w:rsidR="00A97438" w:rsidRDefault="00A97438" w:rsidP="002F2AF7">
      <w:pPr>
        <w:pStyle w:val="ListParagraph"/>
        <w:numPr>
          <w:ilvl w:val="0"/>
          <w:numId w:val="20"/>
        </w:numPr>
      </w:pPr>
      <w:r>
        <w:t>NAPIT</w:t>
      </w:r>
    </w:p>
    <w:p w14:paraId="4FB61864" w14:textId="77777777" w:rsidR="00A97438" w:rsidRDefault="00A97438" w:rsidP="002F2AF7">
      <w:pPr>
        <w:pStyle w:val="ListParagraph"/>
        <w:numPr>
          <w:ilvl w:val="0"/>
          <w:numId w:val="20"/>
        </w:numPr>
      </w:pPr>
      <w:r>
        <w:t>DEFRA</w:t>
      </w:r>
    </w:p>
    <w:p w14:paraId="17D29AAF" w14:textId="77777777" w:rsidR="00A97438" w:rsidRDefault="00A97438" w:rsidP="002F2AF7">
      <w:pPr>
        <w:pStyle w:val="ListParagraph"/>
        <w:numPr>
          <w:ilvl w:val="0"/>
          <w:numId w:val="20"/>
        </w:numPr>
      </w:pPr>
      <w:r>
        <w:t xml:space="preserve">HETAS </w:t>
      </w:r>
    </w:p>
    <w:p w14:paraId="0584E3B3" w14:textId="4805BFFB" w:rsidR="00A97438" w:rsidRDefault="00A97438" w:rsidP="00720024">
      <w:pPr>
        <w:pStyle w:val="Answer"/>
      </w:pPr>
    </w:p>
    <w:p w14:paraId="1FA2D587" w14:textId="77777777" w:rsidR="004A3DC6" w:rsidRDefault="004A3DC6" w:rsidP="00720024">
      <w:pPr>
        <w:pStyle w:val="Answer"/>
      </w:pPr>
    </w:p>
    <w:p w14:paraId="7D222182" w14:textId="175CA0C8" w:rsidR="0041327B" w:rsidRDefault="00A97438" w:rsidP="003D2564">
      <w:pPr>
        <w:pStyle w:val="Answer"/>
        <w:numPr>
          <w:ilvl w:val="0"/>
          <w:numId w:val="4"/>
        </w:numPr>
      </w:pPr>
      <w:r>
        <w:t>What does an EPC certificate provide detail on?</w:t>
      </w:r>
    </w:p>
    <w:p w14:paraId="2494EC4E" w14:textId="77777777" w:rsidR="00A97438" w:rsidRDefault="00A97438" w:rsidP="002F2AF7">
      <w:pPr>
        <w:pStyle w:val="ListParagraph"/>
        <w:numPr>
          <w:ilvl w:val="0"/>
          <w:numId w:val="19"/>
        </w:numPr>
      </w:pPr>
      <w:r>
        <w:t xml:space="preserve">Construction methods </w:t>
      </w:r>
    </w:p>
    <w:p w14:paraId="003A2B6E" w14:textId="77777777" w:rsidR="00A97438" w:rsidRDefault="00A97438" w:rsidP="002F2AF7">
      <w:pPr>
        <w:pStyle w:val="ListParagraph"/>
        <w:numPr>
          <w:ilvl w:val="0"/>
          <w:numId w:val="19"/>
        </w:numPr>
      </w:pPr>
      <w:r>
        <w:t>Building occupancy</w:t>
      </w:r>
    </w:p>
    <w:p w14:paraId="52A0CC30" w14:textId="77777777" w:rsidR="00A97438" w:rsidRPr="00DF2B83" w:rsidRDefault="00A97438" w:rsidP="002F2AF7">
      <w:pPr>
        <w:pStyle w:val="ListParagraph"/>
        <w:numPr>
          <w:ilvl w:val="0"/>
          <w:numId w:val="19"/>
        </w:numPr>
        <w:rPr>
          <w:color w:val="FF0000"/>
        </w:rPr>
      </w:pPr>
      <w:r w:rsidRPr="00DF2B83">
        <w:rPr>
          <w:color w:val="FF0000"/>
        </w:rPr>
        <w:t xml:space="preserve">Energy </w:t>
      </w:r>
      <w:r>
        <w:rPr>
          <w:color w:val="FF0000"/>
        </w:rPr>
        <w:t>performance</w:t>
      </w:r>
    </w:p>
    <w:p w14:paraId="7DC6343D" w14:textId="707E78AB" w:rsidR="00A97438" w:rsidRDefault="00A97438" w:rsidP="002F2AF7">
      <w:pPr>
        <w:pStyle w:val="ListParagraph"/>
        <w:numPr>
          <w:ilvl w:val="0"/>
          <w:numId w:val="19"/>
        </w:numPr>
      </w:pPr>
      <w:r>
        <w:t>Building sustainability</w:t>
      </w:r>
    </w:p>
    <w:p w14:paraId="3EE82B96" w14:textId="7201A100" w:rsidR="003D2564" w:rsidRDefault="003D2564" w:rsidP="003D2564"/>
    <w:p w14:paraId="438A6B85" w14:textId="77777777" w:rsidR="003D2564" w:rsidRDefault="003D2564" w:rsidP="003D2564"/>
    <w:p w14:paraId="68C9C429" w14:textId="0490BF72" w:rsidR="0041327B" w:rsidRDefault="00A97438" w:rsidP="003D2564">
      <w:pPr>
        <w:pStyle w:val="Answer"/>
        <w:numPr>
          <w:ilvl w:val="0"/>
          <w:numId w:val="4"/>
        </w:numPr>
      </w:pPr>
      <w:r>
        <w:t xml:space="preserve">What system </w:t>
      </w:r>
      <w:r w:rsidRPr="00C73A15">
        <w:t>is an intelligent 3D model-based process that gives insight and tools to efficiently plan, design, construct and manage buildings and infrastructure projects</w:t>
      </w:r>
      <w:r>
        <w:t>?</w:t>
      </w:r>
    </w:p>
    <w:p w14:paraId="3CA4F5F2" w14:textId="6B95020C" w:rsidR="00A97438" w:rsidRPr="0076354A" w:rsidRDefault="00A97438" w:rsidP="002F2AF7">
      <w:pPr>
        <w:pStyle w:val="ListParagraph"/>
        <w:numPr>
          <w:ilvl w:val="0"/>
          <w:numId w:val="18"/>
        </w:numPr>
        <w:rPr>
          <w:color w:val="FF0000"/>
        </w:rPr>
      </w:pPr>
      <w:r w:rsidRPr="0076354A">
        <w:rPr>
          <w:color w:val="FF0000"/>
        </w:rPr>
        <w:t>Build</w:t>
      </w:r>
      <w:r w:rsidR="0041327B" w:rsidRPr="0076354A">
        <w:rPr>
          <w:color w:val="FF0000"/>
        </w:rPr>
        <w:t xml:space="preserve">ing information modelling </w:t>
      </w:r>
    </w:p>
    <w:p w14:paraId="1F7C0C53" w14:textId="0E947959" w:rsidR="00A97438" w:rsidRDefault="0041327B" w:rsidP="002F2AF7">
      <w:pPr>
        <w:pStyle w:val="ListParagraph"/>
        <w:numPr>
          <w:ilvl w:val="0"/>
          <w:numId w:val="18"/>
        </w:numPr>
      </w:pPr>
      <w:r>
        <w:t xml:space="preserve">Asset information modelling </w:t>
      </w:r>
    </w:p>
    <w:p w14:paraId="74F18399" w14:textId="28E790FA" w:rsidR="00A97438" w:rsidRDefault="0041327B" w:rsidP="002F2AF7">
      <w:pPr>
        <w:pStyle w:val="ListParagraph"/>
        <w:numPr>
          <w:ilvl w:val="0"/>
          <w:numId w:val="18"/>
        </w:numPr>
      </w:pPr>
      <w:r>
        <w:t>C</w:t>
      </w:r>
      <w:r w:rsidRPr="007C70B7">
        <w:t>ommon data environment</w:t>
      </w:r>
    </w:p>
    <w:p w14:paraId="70526E4E" w14:textId="521FB747" w:rsidR="00A97438" w:rsidRDefault="0041327B" w:rsidP="002F2AF7">
      <w:pPr>
        <w:pStyle w:val="ListParagraph"/>
        <w:numPr>
          <w:ilvl w:val="0"/>
          <w:numId w:val="18"/>
        </w:numPr>
      </w:pPr>
      <w:r>
        <w:t>E</w:t>
      </w:r>
      <w:r w:rsidRPr="00E54A87">
        <w:t>mployer</w:t>
      </w:r>
      <w:r>
        <w:t>’</w:t>
      </w:r>
      <w:r w:rsidRPr="00E54A87">
        <w:t>s information requirements</w:t>
      </w:r>
    </w:p>
    <w:p w14:paraId="07FD55CF" w14:textId="1CD1A691" w:rsidR="0041327B" w:rsidRDefault="0041327B" w:rsidP="00E54A87">
      <w:pPr>
        <w:pStyle w:val="Answer"/>
      </w:pPr>
    </w:p>
    <w:p w14:paraId="31EFBD47" w14:textId="77777777" w:rsidR="0041327B" w:rsidRDefault="0041327B" w:rsidP="00E54A87">
      <w:pPr>
        <w:pStyle w:val="Answer"/>
      </w:pPr>
    </w:p>
    <w:p w14:paraId="1AD7E1D0" w14:textId="6478DB0D" w:rsidR="0041327B" w:rsidRPr="003D2564" w:rsidRDefault="00A97438" w:rsidP="003D2564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>
        <w:t xml:space="preserve">What is the first stage of data used in </w:t>
      </w:r>
      <w:r w:rsidR="0041327B">
        <w:rPr>
          <w:rFonts w:cs="Arial"/>
          <w:szCs w:val="22"/>
        </w:rPr>
        <w:t>b</w:t>
      </w:r>
      <w:r w:rsidRPr="00C12FC2">
        <w:rPr>
          <w:rFonts w:cs="Arial"/>
          <w:szCs w:val="22"/>
        </w:rPr>
        <w:t xml:space="preserve">uilding </w:t>
      </w:r>
      <w:r w:rsidR="0041327B">
        <w:rPr>
          <w:rFonts w:cs="Arial"/>
          <w:szCs w:val="22"/>
        </w:rPr>
        <w:t>i</w:t>
      </w:r>
      <w:r w:rsidRPr="00C12FC2">
        <w:rPr>
          <w:rFonts w:cs="Arial"/>
          <w:szCs w:val="22"/>
        </w:rPr>
        <w:t xml:space="preserve">nformation </w:t>
      </w:r>
      <w:r w:rsidR="0041327B">
        <w:rPr>
          <w:rFonts w:cs="Arial"/>
          <w:szCs w:val="22"/>
        </w:rPr>
        <w:t>m</w:t>
      </w:r>
      <w:r w:rsidRPr="00C12FC2">
        <w:rPr>
          <w:rFonts w:cs="Arial"/>
          <w:szCs w:val="22"/>
        </w:rPr>
        <w:t>odelling</w:t>
      </w:r>
      <w:r>
        <w:rPr>
          <w:rFonts w:cs="Arial"/>
          <w:szCs w:val="22"/>
        </w:rPr>
        <w:t>?</w:t>
      </w:r>
    </w:p>
    <w:p w14:paraId="6E0D2874" w14:textId="77777777" w:rsidR="00A97438" w:rsidRPr="00C12FC2" w:rsidRDefault="00A97438" w:rsidP="002F2AF7">
      <w:pPr>
        <w:pStyle w:val="ListParagraph"/>
        <w:numPr>
          <w:ilvl w:val="0"/>
          <w:numId w:val="8"/>
        </w:numPr>
        <w:rPr>
          <w:rFonts w:cs="Arial"/>
          <w:color w:val="FF0000"/>
          <w:szCs w:val="22"/>
        </w:rPr>
      </w:pPr>
      <w:r w:rsidRPr="00C12FC2">
        <w:rPr>
          <w:rFonts w:cs="Arial"/>
          <w:color w:val="FF0000"/>
          <w:szCs w:val="22"/>
        </w:rPr>
        <w:t xml:space="preserve">Planning </w:t>
      </w:r>
    </w:p>
    <w:p w14:paraId="09D5ED32" w14:textId="77777777" w:rsidR="00A97438" w:rsidRDefault="00A97438" w:rsidP="002F2AF7">
      <w:pPr>
        <w:pStyle w:val="ListParagraph"/>
        <w:numPr>
          <w:ilvl w:val="0"/>
          <w:numId w:val="8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Design </w:t>
      </w:r>
    </w:p>
    <w:p w14:paraId="6EF93ECC" w14:textId="77777777" w:rsidR="00A97438" w:rsidRDefault="00A97438" w:rsidP="002F2AF7">
      <w:pPr>
        <w:pStyle w:val="ListParagraph"/>
        <w:numPr>
          <w:ilvl w:val="0"/>
          <w:numId w:val="8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Building </w:t>
      </w:r>
    </w:p>
    <w:p w14:paraId="6AEB1BAE" w14:textId="17FD3BCC" w:rsidR="00A97438" w:rsidRDefault="00A97438" w:rsidP="002F2AF7">
      <w:pPr>
        <w:pStyle w:val="ListParagraph"/>
        <w:numPr>
          <w:ilvl w:val="0"/>
          <w:numId w:val="8"/>
        </w:numPr>
        <w:rPr>
          <w:rFonts w:cs="Arial"/>
          <w:szCs w:val="22"/>
        </w:rPr>
      </w:pPr>
      <w:r>
        <w:rPr>
          <w:rFonts w:cs="Arial"/>
          <w:szCs w:val="22"/>
        </w:rPr>
        <w:t>Post</w:t>
      </w:r>
      <w:r w:rsidR="0041327B">
        <w:rPr>
          <w:rFonts w:cs="Arial"/>
          <w:szCs w:val="22"/>
        </w:rPr>
        <w:t>-c</w:t>
      </w:r>
      <w:r>
        <w:rPr>
          <w:rFonts w:cs="Arial"/>
          <w:szCs w:val="22"/>
        </w:rPr>
        <w:t xml:space="preserve">ompletion </w:t>
      </w:r>
      <w:r w:rsidRPr="00C12FC2">
        <w:rPr>
          <w:rFonts w:cs="Arial"/>
          <w:szCs w:val="22"/>
        </w:rPr>
        <w:t xml:space="preserve"> </w:t>
      </w:r>
    </w:p>
    <w:p w14:paraId="6F6E50D7" w14:textId="77777777" w:rsidR="00A97438" w:rsidRDefault="00A97438" w:rsidP="00A05C74">
      <w:pPr>
        <w:rPr>
          <w:rFonts w:cs="Arial"/>
          <w:szCs w:val="22"/>
        </w:rPr>
      </w:pPr>
    </w:p>
    <w:p w14:paraId="76202E28" w14:textId="77777777" w:rsidR="00A97438" w:rsidRDefault="00A97438" w:rsidP="00A05C74">
      <w:pPr>
        <w:rPr>
          <w:rFonts w:cs="Arial"/>
          <w:szCs w:val="22"/>
        </w:rPr>
      </w:pPr>
    </w:p>
    <w:p w14:paraId="4B979DA8" w14:textId="68EBB4E2" w:rsidR="00A97438" w:rsidRDefault="00A97438" w:rsidP="00A97438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What is the name of the </w:t>
      </w:r>
      <w:r w:rsidRPr="00A05C74">
        <w:rPr>
          <w:rFonts w:cs="Arial"/>
          <w:szCs w:val="22"/>
        </w:rPr>
        <w:t>single source used to collect and manage information, documentation, the graphical model and non-graphical data gathered by the whole project team</w:t>
      </w:r>
      <w:r>
        <w:rPr>
          <w:rFonts w:cs="Arial"/>
          <w:szCs w:val="22"/>
        </w:rPr>
        <w:t xml:space="preserve">? </w:t>
      </w:r>
    </w:p>
    <w:p w14:paraId="35872FA6" w14:textId="77777777" w:rsidR="0041327B" w:rsidRPr="00A05C74" w:rsidRDefault="0041327B" w:rsidP="0041327B">
      <w:pPr>
        <w:pStyle w:val="ListParagraph"/>
        <w:ind w:left="360"/>
        <w:rPr>
          <w:rFonts w:cs="Arial"/>
          <w:szCs w:val="22"/>
        </w:rPr>
      </w:pPr>
    </w:p>
    <w:p w14:paraId="128809E1" w14:textId="22C0F2BA" w:rsidR="00A97438" w:rsidRPr="00A05C74" w:rsidRDefault="00A97438" w:rsidP="002F2AF7">
      <w:pPr>
        <w:pStyle w:val="ListParagraph"/>
        <w:numPr>
          <w:ilvl w:val="0"/>
          <w:numId w:val="17"/>
        </w:numPr>
      </w:pPr>
      <w:r>
        <w:t>Customer</w:t>
      </w:r>
      <w:r w:rsidRPr="00A05C74">
        <w:t xml:space="preserve"> </w:t>
      </w:r>
      <w:r w:rsidR="0041327B">
        <w:t>i</w:t>
      </w:r>
      <w:r w:rsidRPr="00A05C74">
        <w:t xml:space="preserve">nformation </w:t>
      </w:r>
      <w:r w:rsidR="0041327B">
        <w:t>m</w:t>
      </w:r>
      <w:r w:rsidRPr="00A05C74">
        <w:t xml:space="preserve">odelling </w:t>
      </w:r>
    </w:p>
    <w:p w14:paraId="07EFBA09" w14:textId="2954EC8B" w:rsidR="00A97438" w:rsidRDefault="00A97438" w:rsidP="002F2AF7">
      <w:pPr>
        <w:pStyle w:val="ListParagraph"/>
        <w:numPr>
          <w:ilvl w:val="0"/>
          <w:numId w:val="17"/>
        </w:numPr>
      </w:pPr>
      <w:r>
        <w:t xml:space="preserve">Asset </w:t>
      </w:r>
      <w:r w:rsidR="0041327B">
        <w:t>i</w:t>
      </w:r>
      <w:r>
        <w:t xml:space="preserve">nformation </w:t>
      </w:r>
      <w:r w:rsidR="0041327B">
        <w:t>m</w:t>
      </w:r>
      <w:r>
        <w:t xml:space="preserve">odelling </w:t>
      </w:r>
    </w:p>
    <w:p w14:paraId="12C08EB7" w14:textId="3A13F718" w:rsidR="00A97438" w:rsidRPr="00A05C74" w:rsidRDefault="00A97438" w:rsidP="002F2AF7">
      <w:pPr>
        <w:pStyle w:val="ListParagraph"/>
        <w:numPr>
          <w:ilvl w:val="0"/>
          <w:numId w:val="17"/>
        </w:numPr>
        <w:rPr>
          <w:color w:val="FF0000"/>
        </w:rPr>
      </w:pPr>
      <w:r w:rsidRPr="00A05C74">
        <w:rPr>
          <w:color w:val="FF0000"/>
        </w:rPr>
        <w:t xml:space="preserve">Common </w:t>
      </w:r>
      <w:r w:rsidR="0041327B">
        <w:rPr>
          <w:color w:val="FF0000"/>
        </w:rPr>
        <w:t>d</w:t>
      </w:r>
      <w:r w:rsidRPr="00A05C74">
        <w:rPr>
          <w:color w:val="FF0000"/>
        </w:rPr>
        <w:t xml:space="preserve">ata </w:t>
      </w:r>
      <w:r w:rsidR="0041327B">
        <w:rPr>
          <w:color w:val="FF0000"/>
        </w:rPr>
        <w:t>e</w:t>
      </w:r>
      <w:r w:rsidRPr="00A05C74">
        <w:rPr>
          <w:color w:val="FF0000"/>
        </w:rPr>
        <w:t>nvironment</w:t>
      </w:r>
    </w:p>
    <w:p w14:paraId="002FB2BD" w14:textId="393BF7D7" w:rsidR="00A97438" w:rsidRDefault="00A97438" w:rsidP="002F2AF7">
      <w:pPr>
        <w:pStyle w:val="ListParagraph"/>
        <w:numPr>
          <w:ilvl w:val="0"/>
          <w:numId w:val="17"/>
        </w:numPr>
      </w:pPr>
      <w:r>
        <w:t>Building</w:t>
      </w:r>
      <w:r w:rsidRPr="00E54A87">
        <w:t xml:space="preserve"> </w:t>
      </w:r>
      <w:r w:rsidR="0041327B">
        <w:t>i</w:t>
      </w:r>
      <w:r w:rsidRPr="00E54A87">
        <w:t xml:space="preserve">nformation </w:t>
      </w:r>
      <w:r w:rsidR="0041327B">
        <w:t>r</w:t>
      </w:r>
      <w:r w:rsidRPr="00E54A87">
        <w:t>equirements</w:t>
      </w:r>
    </w:p>
    <w:p w14:paraId="40E8AF3D" w14:textId="44E6719C" w:rsidR="00A97438" w:rsidRDefault="00A97438" w:rsidP="009459A7">
      <w:pPr>
        <w:rPr>
          <w:rFonts w:cs="Arial"/>
          <w:szCs w:val="22"/>
        </w:rPr>
      </w:pPr>
    </w:p>
    <w:p w14:paraId="57A15825" w14:textId="77777777" w:rsidR="004A3DC6" w:rsidRDefault="004A3DC6" w:rsidP="009459A7">
      <w:pPr>
        <w:rPr>
          <w:rFonts w:cs="Arial"/>
          <w:szCs w:val="22"/>
        </w:rPr>
      </w:pPr>
    </w:p>
    <w:p w14:paraId="399781F1" w14:textId="004D8DD0" w:rsidR="00A97438" w:rsidRDefault="00A97438" w:rsidP="00A97438">
      <w:pPr>
        <w:pStyle w:val="ListParagraph"/>
        <w:numPr>
          <w:ilvl w:val="0"/>
          <w:numId w:val="4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Which report is completed following </w:t>
      </w:r>
      <w:r w:rsidRPr="009459A7">
        <w:rPr>
          <w:rFonts w:cs="Arial"/>
          <w:szCs w:val="22"/>
        </w:rPr>
        <w:t xml:space="preserve">a close examination of the structure </w:t>
      </w:r>
      <w:r>
        <w:rPr>
          <w:rFonts w:cs="Arial"/>
          <w:szCs w:val="22"/>
        </w:rPr>
        <w:t xml:space="preserve">of a </w:t>
      </w:r>
      <w:r w:rsidRPr="009459A7">
        <w:rPr>
          <w:rFonts w:cs="Arial"/>
          <w:szCs w:val="22"/>
        </w:rPr>
        <w:t>building and a visual examination of the services</w:t>
      </w:r>
      <w:r>
        <w:rPr>
          <w:rFonts w:cs="Arial"/>
          <w:szCs w:val="22"/>
        </w:rPr>
        <w:t xml:space="preserve">? </w:t>
      </w:r>
    </w:p>
    <w:p w14:paraId="3A461F9B" w14:textId="77777777" w:rsidR="0041327B" w:rsidRDefault="0041327B" w:rsidP="0041327B">
      <w:pPr>
        <w:pStyle w:val="ListParagraph"/>
        <w:ind w:left="360"/>
        <w:rPr>
          <w:rFonts w:cs="Arial"/>
          <w:szCs w:val="22"/>
        </w:rPr>
      </w:pPr>
    </w:p>
    <w:p w14:paraId="0460C70E" w14:textId="3B7D4190" w:rsidR="00A97438" w:rsidRDefault="00A97438" w:rsidP="002F2AF7">
      <w:pPr>
        <w:pStyle w:val="ListParagraph"/>
        <w:numPr>
          <w:ilvl w:val="0"/>
          <w:numId w:val="9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Commissioning </w:t>
      </w:r>
      <w:r w:rsidR="0041327B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chedule </w:t>
      </w:r>
    </w:p>
    <w:p w14:paraId="0FC12906" w14:textId="3CB9F152" w:rsidR="00A97438" w:rsidRPr="00077DEB" w:rsidRDefault="00A97438" w:rsidP="002F2AF7">
      <w:pPr>
        <w:pStyle w:val="ListParagraph"/>
        <w:numPr>
          <w:ilvl w:val="0"/>
          <w:numId w:val="9"/>
        </w:numPr>
        <w:rPr>
          <w:rFonts w:cs="Arial"/>
          <w:color w:val="FF0000"/>
          <w:szCs w:val="22"/>
        </w:rPr>
      </w:pPr>
      <w:r w:rsidRPr="00077DEB">
        <w:rPr>
          <w:rFonts w:cs="Arial"/>
          <w:color w:val="FF0000"/>
          <w:szCs w:val="22"/>
        </w:rPr>
        <w:t xml:space="preserve">Condition </w:t>
      </w:r>
      <w:r w:rsidR="0041327B">
        <w:rPr>
          <w:rFonts w:cs="Arial"/>
          <w:color w:val="FF0000"/>
          <w:szCs w:val="22"/>
        </w:rPr>
        <w:t>r</w:t>
      </w:r>
      <w:r w:rsidRPr="00077DEB">
        <w:rPr>
          <w:rFonts w:cs="Arial"/>
          <w:color w:val="FF0000"/>
          <w:szCs w:val="22"/>
        </w:rPr>
        <w:t xml:space="preserve">eport </w:t>
      </w:r>
    </w:p>
    <w:p w14:paraId="004F82DB" w14:textId="7027DBE5" w:rsidR="00A97438" w:rsidRPr="00552660" w:rsidRDefault="00A97438" w:rsidP="002F2AF7">
      <w:pPr>
        <w:pStyle w:val="ListParagraph"/>
        <w:numPr>
          <w:ilvl w:val="0"/>
          <w:numId w:val="9"/>
        </w:numPr>
        <w:rPr>
          <w:rFonts w:cs="Arial"/>
          <w:color w:val="000000" w:themeColor="text1"/>
          <w:szCs w:val="22"/>
        </w:rPr>
      </w:pPr>
      <w:r w:rsidRPr="00552660">
        <w:rPr>
          <w:rFonts w:cs="Arial"/>
          <w:color w:val="000000" w:themeColor="text1"/>
          <w:szCs w:val="22"/>
        </w:rPr>
        <w:t xml:space="preserve">Test </w:t>
      </w:r>
      <w:r w:rsidR="0041327B">
        <w:rPr>
          <w:rFonts w:cs="Arial"/>
          <w:color w:val="000000" w:themeColor="text1"/>
          <w:szCs w:val="22"/>
        </w:rPr>
        <w:t>s</w:t>
      </w:r>
      <w:r w:rsidRPr="00552660">
        <w:rPr>
          <w:rFonts w:cs="Arial"/>
          <w:color w:val="000000" w:themeColor="text1"/>
          <w:szCs w:val="22"/>
        </w:rPr>
        <w:t>chedule</w:t>
      </w:r>
    </w:p>
    <w:p w14:paraId="055BBD77" w14:textId="5EA61E8B" w:rsidR="00A97438" w:rsidRDefault="00A97438" w:rsidP="002F2AF7">
      <w:pPr>
        <w:pStyle w:val="ListParagraph"/>
        <w:numPr>
          <w:ilvl w:val="0"/>
          <w:numId w:val="9"/>
        </w:numPr>
        <w:rPr>
          <w:rFonts w:cs="Arial"/>
          <w:color w:val="000000" w:themeColor="text1"/>
          <w:szCs w:val="22"/>
        </w:rPr>
      </w:pPr>
      <w:r w:rsidRPr="00552660">
        <w:rPr>
          <w:rFonts w:cs="Arial"/>
          <w:color w:val="000000" w:themeColor="text1"/>
          <w:szCs w:val="22"/>
        </w:rPr>
        <w:t xml:space="preserve">Completion </w:t>
      </w:r>
      <w:r w:rsidR="0041327B">
        <w:rPr>
          <w:rFonts w:cs="Arial"/>
          <w:color w:val="000000" w:themeColor="text1"/>
          <w:szCs w:val="22"/>
        </w:rPr>
        <w:t>r</w:t>
      </w:r>
      <w:r w:rsidRPr="00552660">
        <w:rPr>
          <w:rFonts w:cs="Arial"/>
          <w:color w:val="000000" w:themeColor="text1"/>
          <w:szCs w:val="22"/>
        </w:rPr>
        <w:t xml:space="preserve">eport </w:t>
      </w:r>
    </w:p>
    <w:p w14:paraId="2B8030A9" w14:textId="63BF618D" w:rsidR="00A97438" w:rsidRDefault="00A97438" w:rsidP="00BC46EE">
      <w:pPr>
        <w:rPr>
          <w:rFonts w:cs="Arial"/>
          <w:color w:val="000000" w:themeColor="text1"/>
          <w:szCs w:val="22"/>
        </w:rPr>
      </w:pPr>
    </w:p>
    <w:p w14:paraId="400E3D75" w14:textId="77777777" w:rsidR="004A3DC6" w:rsidRDefault="004A3DC6" w:rsidP="00BC46EE">
      <w:pPr>
        <w:rPr>
          <w:rFonts w:cs="Arial"/>
          <w:color w:val="000000" w:themeColor="text1"/>
          <w:szCs w:val="22"/>
        </w:rPr>
      </w:pPr>
    </w:p>
    <w:p w14:paraId="6FD78E9B" w14:textId="5A5B95B9" w:rsidR="00A97438" w:rsidRDefault="00A97438" w:rsidP="00A97438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Work can be signed off as meeting the requirements of the </w:t>
      </w:r>
      <w:r w:rsidR="0041327B">
        <w:rPr>
          <w:rFonts w:cs="Arial"/>
          <w:color w:val="000000" w:themeColor="text1"/>
          <w:szCs w:val="22"/>
        </w:rPr>
        <w:t>b</w:t>
      </w:r>
      <w:r>
        <w:rPr>
          <w:rFonts w:cs="Arial"/>
          <w:color w:val="000000" w:themeColor="text1"/>
          <w:szCs w:val="22"/>
        </w:rPr>
        <w:t xml:space="preserve">uilding </w:t>
      </w:r>
      <w:r w:rsidR="0041327B">
        <w:rPr>
          <w:rFonts w:cs="Arial"/>
          <w:color w:val="000000" w:themeColor="text1"/>
          <w:szCs w:val="22"/>
        </w:rPr>
        <w:t>r</w:t>
      </w:r>
      <w:r>
        <w:rPr>
          <w:rFonts w:cs="Arial"/>
          <w:color w:val="000000" w:themeColor="text1"/>
          <w:szCs w:val="22"/>
        </w:rPr>
        <w:t>egulations by an individual or company under which circumstances?</w:t>
      </w:r>
    </w:p>
    <w:p w14:paraId="068BB925" w14:textId="77777777" w:rsidR="0041327B" w:rsidRPr="00942135" w:rsidRDefault="0041327B" w:rsidP="0041327B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3B86C7B5" w14:textId="55016F28" w:rsidR="00A97438" w:rsidRDefault="00A97438" w:rsidP="002F2AF7">
      <w:pPr>
        <w:pStyle w:val="ListParagraph"/>
        <w:numPr>
          <w:ilvl w:val="0"/>
          <w:numId w:val="10"/>
        </w:numPr>
        <w:rPr>
          <w:rFonts w:cs="Arial"/>
          <w:color w:val="000000" w:themeColor="text1"/>
          <w:szCs w:val="22"/>
        </w:rPr>
      </w:pPr>
      <w:r w:rsidRPr="00942135">
        <w:rPr>
          <w:rFonts w:cs="Arial"/>
          <w:color w:val="FF0000"/>
          <w:szCs w:val="22"/>
        </w:rPr>
        <w:t xml:space="preserve">They are a member of the </w:t>
      </w:r>
      <w:r w:rsidR="0041327B">
        <w:rPr>
          <w:rFonts w:cs="Arial"/>
          <w:color w:val="FF0000"/>
          <w:szCs w:val="22"/>
        </w:rPr>
        <w:t>C</w:t>
      </w:r>
      <w:r w:rsidRPr="00942135">
        <w:rPr>
          <w:rFonts w:cs="Arial"/>
          <w:color w:val="FF0000"/>
          <w:szCs w:val="22"/>
        </w:rPr>
        <w:t xml:space="preserve">ompetent </w:t>
      </w:r>
      <w:r w:rsidR="0041327B">
        <w:rPr>
          <w:rFonts w:cs="Arial"/>
          <w:color w:val="FF0000"/>
          <w:szCs w:val="22"/>
        </w:rPr>
        <w:t>P</w:t>
      </w:r>
      <w:r w:rsidRPr="00942135">
        <w:rPr>
          <w:rFonts w:cs="Arial"/>
          <w:color w:val="FF0000"/>
          <w:szCs w:val="22"/>
        </w:rPr>
        <w:t xml:space="preserve">erson’s </w:t>
      </w:r>
      <w:r w:rsidR="0041327B">
        <w:rPr>
          <w:rFonts w:cs="Arial"/>
          <w:color w:val="FF0000"/>
          <w:szCs w:val="22"/>
        </w:rPr>
        <w:t>S</w:t>
      </w:r>
      <w:r w:rsidRPr="00942135">
        <w:rPr>
          <w:rFonts w:cs="Arial"/>
          <w:color w:val="FF0000"/>
          <w:szCs w:val="22"/>
        </w:rPr>
        <w:t>cheme</w:t>
      </w:r>
    </w:p>
    <w:p w14:paraId="3CA8427F" w14:textId="77777777" w:rsidR="00A97438" w:rsidRDefault="00A97438" w:rsidP="002F2AF7">
      <w:pPr>
        <w:pStyle w:val="ListParagraph"/>
        <w:numPr>
          <w:ilvl w:val="0"/>
          <w:numId w:val="10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They are set up as a limited company </w:t>
      </w:r>
    </w:p>
    <w:p w14:paraId="1E0BD084" w14:textId="77777777" w:rsidR="00A97438" w:rsidRDefault="00A97438" w:rsidP="002F2AF7">
      <w:pPr>
        <w:pStyle w:val="ListParagraph"/>
        <w:numPr>
          <w:ilvl w:val="0"/>
          <w:numId w:val="10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They hold a Level 3 NVQ in their occupation </w:t>
      </w:r>
    </w:p>
    <w:p w14:paraId="464B0B47" w14:textId="77777777" w:rsidR="00A97438" w:rsidRPr="00BC46EE" w:rsidRDefault="00A97438" w:rsidP="002F2AF7">
      <w:pPr>
        <w:pStyle w:val="ListParagraph"/>
        <w:numPr>
          <w:ilvl w:val="0"/>
          <w:numId w:val="10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They have completed the work using BIM </w:t>
      </w:r>
    </w:p>
    <w:p w14:paraId="47FC8CE4" w14:textId="77777777" w:rsidR="00A97438" w:rsidRDefault="00A97438" w:rsidP="00A40393">
      <w:pPr>
        <w:rPr>
          <w:rFonts w:cs="Arial"/>
          <w:color w:val="000000" w:themeColor="text1"/>
          <w:szCs w:val="22"/>
        </w:rPr>
      </w:pPr>
    </w:p>
    <w:p w14:paraId="3EB5E876" w14:textId="7EA98C82" w:rsidR="00A97438" w:rsidRDefault="00A97438" w:rsidP="00A97438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What type of chart is used to show</w:t>
      </w:r>
      <w:r w:rsidRPr="00A40393">
        <w:rPr>
          <w:rFonts w:cs="Arial"/>
          <w:color w:val="000000" w:themeColor="text1"/>
          <w:szCs w:val="22"/>
        </w:rPr>
        <w:t xml:space="preserve"> the timeline and status for each task in </w:t>
      </w:r>
      <w:r>
        <w:rPr>
          <w:rFonts w:cs="Arial"/>
          <w:color w:val="000000" w:themeColor="text1"/>
          <w:szCs w:val="22"/>
        </w:rPr>
        <w:t>a construction</w:t>
      </w:r>
      <w:r w:rsidRPr="00A40393">
        <w:rPr>
          <w:rFonts w:cs="Arial"/>
          <w:color w:val="000000" w:themeColor="text1"/>
          <w:szCs w:val="22"/>
        </w:rPr>
        <w:t xml:space="preserve"> project</w:t>
      </w:r>
      <w:r>
        <w:rPr>
          <w:rFonts w:cs="Arial"/>
          <w:color w:val="000000" w:themeColor="text1"/>
          <w:szCs w:val="22"/>
        </w:rPr>
        <w:t>?</w:t>
      </w:r>
    </w:p>
    <w:p w14:paraId="49804512" w14:textId="77777777" w:rsidR="0041327B" w:rsidRDefault="0041327B" w:rsidP="0041327B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63A3C457" w14:textId="47895480" w:rsidR="00A97438" w:rsidRDefault="00A97438" w:rsidP="002F2AF7">
      <w:pPr>
        <w:pStyle w:val="ListParagraph"/>
        <w:numPr>
          <w:ilvl w:val="0"/>
          <w:numId w:val="11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Scatter</w:t>
      </w:r>
    </w:p>
    <w:p w14:paraId="1CB036C4" w14:textId="7A7B91F5" w:rsidR="00A97438" w:rsidRDefault="00A97438" w:rsidP="002F2AF7">
      <w:pPr>
        <w:pStyle w:val="ListParagraph"/>
        <w:numPr>
          <w:ilvl w:val="0"/>
          <w:numId w:val="11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Pie </w:t>
      </w:r>
    </w:p>
    <w:p w14:paraId="2F31CC07" w14:textId="719B4D93" w:rsidR="00A97438" w:rsidRDefault="00A97438" w:rsidP="002F2AF7">
      <w:pPr>
        <w:pStyle w:val="ListParagraph"/>
        <w:numPr>
          <w:ilvl w:val="0"/>
          <w:numId w:val="11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Bar </w:t>
      </w:r>
    </w:p>
    <w:p w14:paraId="246D05AE" w14:textId="6DFBFE0E" w:rsidR="00A97438" w:rsidRPr="00BC46EE" w:rsidRDefault="00A97438" w:rsidP="002F2AF7">
      <w:pPr>
        <w:pStyle w:val="ListParagraph"/>
        <w:numPr>
          <w:ilvl w:val="0"/>
          <w:numId w:val="11"/>
        </w:numPr>
        <w:rPr>
          <w:rFonts w:cs="Arial"/>
          <w:color w:val="FF0000"/>
          <w:szCs w:val="22"/>
        </w:rPr>
      </w:pPr>
      <w:r w:rsidRPr="00A40393">
        <w:rPr>
          <w:rFonts w:cs="Arial"/>
          <w:color w:val="FF0000"/>
          <w:szCs w:val="22"/>
        </w:rPr>
        <w:t xml:space="preserve">Gantt </w:t>
      </w:r>
    </w:p>
    <w:p w14:paraId="7805EC9B" w14:textId="1652F22B" w:rsidR="0041327B" w:rsidRDefault="0041327B" w:rsidP="00534C49">
      <w:pPr>
        <w:rPr>
          <w:rFonts w:cs="Arial"/>
          <w:color w:val="FF0000"/>
          <w:szCs w:val="22"/>
        </w:rPr>
      </w:pPr>
    </w:p>
    <w:p w14:paraId="072118D7" w14:textId="77777777" w:rsidR="0041327B" w:rsidRDefault="0041327B" w:rsidP="00534C49">
      <w:pPr>
        <w:rPr>
          <w:rFonts w:cs="Arial"/>
          <w:color w:val="FF0000"/>
          <w:szCs w:val="22"/>
        </w:rPr>
      </w:pPr>
    </w:p>
    <w:p w14:paraId="0F65F903" w14:textId="1DF944FD" w:rsidR="00A97438" w:rsidRDefault="00A97438" w:rsidP="00A97438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885C4F">
        <w:rPr>
          <w:rFonts w:cs="Arial"/>
          <w:color w:val="000000" w:themeColor="text1"/>
          <w:szCs w:val="22"/>
        </w:rPr>
        <w:t>What type of data should be used with portable drives to maintain security?</w:t>
      </w:r>
    </w:p>
    <w:p w14:paraId="7ED865C3" w14:textId="77777777" w:rsidR="0041327B" w:rsidRPr="00885C4F" w:rsidRDefault="0041327B" w:rsidP="0041327B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560EA06F" w14:textId="77777777" w:rsidR="00A97438" w:rsidRPr="00885C4F" w:rsidRDefault="00A97438" w:rsidP="002F2AF7">
      <w:pPr>
        <w:pStyle w:val="ListParagraph"/>
        <w:numPr>
          <w:ilvl w:val="0"/>
          <w:numId w:val="12"/>
        </w:numPr>
        <w:rPr>
          <w:rFonts w:cs="Arial"/>
          <w:color w:val="FF0000"/>
          <w:szCs w:val="22"/>
        </w:rPr>
      </w:pPr>
      <w:r w:rsidRPr="00885C4F">
        <w:rPr>
          <w:rFonts w:cs="Arial"/>
          <w:color w:val="FF0000"/>
          <w:szCs w:val="22"/>
        </w:rPr>
        <w:t>Encrypted</w:t>
      </w:r>
    </w:p>
    <w:p w14:paraId="0A2DB2F2" w14:textId="77777777" w:rsidR="00A97438" w:rsidRPr="00885C4F" w:rsidRDefault="00A97438" w:rsidP="002F2AF7">
      <w:pPr>
        <w:pStyle w:val="ListParagraph"/>
        <w:numPr>
          <w:ilvl w:val="0"/>
          <w:numId w:val="12"/>
        </w:numPr>
        <w:rPr>
          <w:rFonts w:cs="Arial"/>
          <w:color w:val="000000" w:themeColor="text1"/>
          <w:szCs w:val="22"/>
        </w:rPr>
      </w:pPr>
      <w:r w:rsidRPr="00885C4F">
        <w:rPr>
          <w:rFonts w:cs="Arial"/>
          <w:color w:val="000000" w:themeColor="text1"/>
          <w:szCs w:val="22"/>
        </w:rPr>
        <w:t>Structured</w:t>
      </w:r>
    </w:p>
    <w:p w14:paraId="1636A19E" w14:textId="77777777" w:rsidR="00A97438" w:rsidRPr="00885C4F" w:rsidRDefault="00A97438" w:rsidP="002F2AF7">
      <w:pPr>
        <w:pStyle w:val="ListParagraph"/>
        <w:numPr>
          <w:ilvl w:val="0"/>
          <w:numId w:val="12"/>
        </w:numPr>
        <w:rPr>
          <w:rFonts w:cs="Arial"/>
          <w:color w:val="000000" w:themeColor="text1"/>
          <w:szCs w:val="22"/>
        </w:rPr>
      </w:pPr>
      <w:r w:rsidRPr="00885C4F">
        <w:rPr>
          <w:rFonts w:cs="Arial"/>
          <w:color w:val="000000" w:themeColor="text1"/>
          <w:szCs w:val="22"/>
        </w:rPr>
        <w:t>Open</w:t>
      </w:r>
    </w:p>
    <w:p w14:paraId="48E2EA9D" w14:textId="77777777" w:rsidR="00A97438" w:rsidRDefault="00A97438" w:rsidP="002F2AF7">
      <w:pPr>
        <w:pStyle w:val="ListParagraph"/>
        <w:numPr>
          <w:ilvl w:val="0"/>
          <w:numId w:val="12"/>
        </w:numPr>
        <w:rPr>
          <w:rFonts w:cs="Arial"/>
          <w:color w:val="000000" w:themeColor="text1"/>
          <w:szCs w:val="22"/>
        </w:rPr>
      </w:pPr>
      <w:r w:rsidRPr="00885C4F">
        <w:rPr>
          <w:rFonts w:cs="Arial"/>
          <w:color w:val="000000" w:themeColor="text1"/>
          <w:szCs w:val="22"/>
        </w:rPr>
        <w:t xml:space="preserve">Dark </w:t>
      </w:r>
    </w:p>
    <w:p w14:paraId="444F5610" w14:textId="0CFB59A8" w:rsidR="00A97438" w:rsidRDefault="00A97438" w:rsidP="00D11191">
      <w:pPr>
        <w:rPr>
          <w:rFonts w:cs="Arial"/>
          <w:color w:val="000000" w:themeColor="text1"/>
          <w:szCs w:val="22"/>
        </w:rPr>
      </w:pPr>
    </w:p>
    <w:p w14:paraId="21AB4744" w14:textId="42D9CF40" w:rsidR="003D2564" w:rsidRDefault="003D2564" w:rsidP="00D11191">
      <w:pPr>
        <w:rPr>
          <w:rFonts w:cs="Arial"/>
          <w:color w:val="000000" w:themeColor="text1"/>
          <w:szCs w:val="22"/>
        </w:rPr>
      </w:pPr>
    </w:p>
    <w:p w14:paraId="38F09208" w14:textId="77777777" w:rsidR="003D2564" w:rsidRDefault="003D2564" w:rsidP="00D11191">
      <w:pPr>
        <w:rPr>
          <w:rFonts w:cs="Arial"/>
          <w:color w:val="000000" w:themeColor="text1"/>
          <w:szCs w:val="22"/>
        </w:rPr>
      </w:pPr>
    </w:p>
    <w:p w14:paraId="48202990" w14:textId="77777777" w:rsidR="004A3DC6" w:rsidRDefault="004A3DC6" w:rsidP="00D11191">
      <w:pPr>
        <w:rPr>
          <w:rFonts w:cs="Arial"/>
          <w:color w:val="000000" w:themeColor="text1"/>
          <w:szCs w:val="22"/>
        </w:rPr>
      </w:pPr>
    </w:p>
    <w:p w14:paraId="32A5732A" w14:textId="2D5D1772" w:rsidR="00A97438" w:rsidRDefault="00A97438" w:rsidP="00A97438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lastRenderedPageBreak/>
        <w:t>In computing</w:t>
      </w:r>
      <w:r w:rsidR="0041327B">
        <w:rPr>
          <w:rFonts w:cs="Arial"/>
          <w:color w:val="000000" w:themeColor="text1"/>
          <w:szCs w:val="22"/>
        </w:rPr>
        <w:t>,</w:t>
      </w:r>
      <w:r>
        <w:rPr>
          <w:rFonts w:cs="Arial"/>
          <w:color w:val="000000" w:themeColor="text1"/>
          <w:szCs w:val="22"/>
        </w:rPr>
        <w:t xml:space="preserve"> what is the</w:t>
      </w:r>
      <w:r w:rsidRPr="00A47890">
        <w:rPr>
          <w:rFonts w:cs="Arial"/>
          <w:color w:val="000000" w:themeColor="text1"/>
          <w:szCs w:val="22"/>
        </w:rPr>
        <w:t xml:space="preserve"> specific class of computer software that provides the low-level control for a device's hardware</w:t>
      </w:r>
      <w:r>
        <w:rPr>
          <w:rFonts w:cs="Arial"/>
          <w:color w:val="000000" w:themeColor="text1"/>
          <w:szCs w:val="22"/>
        </w:rPr>
        <w:t>?</w:t>
      </w:r>
    </w:p>
    <w:p w14:paraId="675948D4" w14:textId="77777777" w:rsidR="0041327B" w:rsidRDefault="0041327B" w:rsidP="0041327B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103FD373" w14:textId="77777777" w:rsidR="00A97438" w:rsidRDefault="00A97438" w:rsidP="002F2AF7">
      <w:pPr>
        <w:pStyle w:val="ListParagraph"/>
        <w:numPr>
          <w:ilvl w:val="0"/>
          <w:numId w:val="13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Updates</w:t>
      </w:r>
    </w:p>
    <w:p w14:paraId="7B9F974C" w14:textId="77777777" w:rsidR="00A97438" w:rsidRPr="007D3CB7" w:rsidRDefault="00A97438" w:rsidP="002F2AF7">
      <w:pPr>
        <w:pStyle w:val="ListParagraph"/>
        <w:numPr>
          <w:ilvl w:val="0"/>
          <w:numId w:val="13"/>
        </w:numPr>
        <w:rPr>
          <w:rFonts w:cs="Arial"/>
          <w:color w:val="FF0000"/>
          <w:szCs w:val="22"/>
        </w:rPr>
      </w:pPr>
      <w:r w:rsidRPr="007D3CB7">
        <w:rPr>
          <w:rFonts w:cs="Arial"/>
          <w:color w:val="FF0000"/>
          <w:szCs w:val="22"/>
        </w:rPr>
        <w:t>Firmware</w:t>
      </w:r>
    </w:p>
    <w:p w14:paraId="347C4B7A" w14:textId="77777777" w:rsidR="00A97438" w:rsidRDefault="00A97438" w:rsidP="002F2AF7">
      <w:pPr>
        <w:pStyle w:val="ListParagraph"/>
        <w:numPr>
          <w:ilvl w:val="0"/>
          <w:numId w:val="13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Trojan</w:t>
      </w:r>
    </w:p>
    <w:p w14:paraId="1F684D61" w14:textId="77777777" w:rsidR="00A97438" w:rsidRDefault="00A97438" w:rsidP="002F2AF7">
      <w:pPr>
        <w:pStyle w:val="ListParagraph"/>
        <w:numPr>
          <w:ilvl w:val="0"/>
          <w:numId w:val="13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Malware</w:t>
      </w:r>
    </w:p>
    <w:p w14:paraId="7F6D55B4" w14:textId="77777777" w:rsidR="00A97438" w:rsidRDefault="00A97438" w:rsidP="0079420A">
      <w:pPr>
        <w:rPr>
          <w:rFonts w:cs="Arial"/>
          <w:color w:val="000000" w:themeColor="text1"/>
          <w:szCs w:val="22"/>
        </w:rPr>
      </w:pPr>
    </w:p>
    <w:p w14:paraId="7F67E69F" w14:textId="77777777" w:rsidR="00A97438" w:rsidRDefault="00A97438" w:rsidP="007D3CB7">
      <w:pPr>
        <w:rPr>
          <w:rFonts w:cs="Arial"/>
          <w:color w:val="000000" w:themeColor="text1"/>
          <w:szCs w:val="22"/>
        </w:rPr>
      </w:pPr>
    </w:p>
    <w:p w14:paraId="50076E8D" w14:textId="372477F5" w:rsidR="00A97438" w:rsidRDefault="00A97438" w:rsidP="00A97438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What is the name given to data stored online?</w:t>
      </w:r>
    </w:p>
    <w:p w14:paraId="0D1AD5BD" w14:textId="77777777" w:rsidR="0041327B" w:rsidRDefault="0041327B" w:rsidP="0041327B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4828FCC0" w14:textId="77777777" w:rsidR="00A97438" w:rsidRPr="00A40E57" w:rsidRDefault="00A97438" w:rsidP="002F2AF7">
      <w:pPr>
        <w:pStyle w:val="ListParagraph"/>
        <w:numPr>
          <w:ilvl w:val="0"/>
          <w:numId w:val="14"/>
        </w:numPr>
        <w:rPr>
          <w:rFonts w:cs="Arial"/>
          <w:color w:val="FF0000"/>
          <w:szCs w:val="22"/>
        </w:rPr>
      </w:pPr>
      <w:r w:rsidRPr="00A40E57">
        <w:rPr>
          <w:rFonts w:cs="Arial"/>
          <w:color w:val="FF0000"/>
          <w:szCs w:val="22"/>
        </w:rPr>
        <w:t>Cloud storage</w:t>
      </w:r>
    </w:p>
    <w:p w14:paraId="6775304F" w14:textId="77777777" w:rsidR="00A97438" w:rsidRDefault="00A97438" w:rsidP="002F2AF7">
      <w:pPr>
        <w:pStyle w:val="ListParagraph"/>
        <w:numPr>
          <w:ilvl w:val="0"/>
          <w:numId w:val="1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Physical storage</w:t>
      </w:r>
    </w:p>
    <w:p w14:paraId="15CB2962" w14:textId="77777777" w:rsidR="00A97438" w:rsidRDefault="00A97438" w:rsidP="002F2AF7">
      <w:pPr>
        <w:pStyle w:val="ListParagraph"/>
        <w:numPr>
          <w:ilvl w:val="0"/>
          <w:numId w:val="1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Tertiary storage</w:t>
      </w:r>
    </w:p>
    <w:p w14:paraId="2DFF508C" w14:textId="77777777" w:rsidR="00A97438" w:rsidRDefault="00A97438" w:rsidP="002F2AF7">
      <w:pPr>
        <w:pStyle w:val="ListParagraph"/>
        <w:numPr>
          <w:ilvl w:val="0"/>
          <w:numId w:val="1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Primary storage</w:t>
      </w:r>
    </w:p>
    <w:p w14:paraId="36C1CA53" w14:textId="14E76297" w:rsidR="00A97438" w:rsidRDefault="00A97438" w:rsidP="00A40E57">
      <w:pPr>
        <w:rPr>
          <w:rFonts w:cs="Arial"/>
          <w:color w:val="000000" w:themeColor="text1"/>
          <w:szCs w:val="22"/>
        </w:rPr>
      </w:pPr>
    </w:p>
    <w:p w14:paraId="0BBDF634" w14:textId="77777777" w:rsidR="004A3DC6" w:rsidRDefault="004A3DC6" w:rsidP="00A40E57">
      <w:pPr>
        <w:rPr>
          <w:rFonts w:cs="Arial"/>
          <w:color w:val="000000" w:themeColor="text1"/>
          <w:szCs w:val="22"/>
        </w:rPr>
      </w:pPr>
    </w:p>
    <w:p w14:paraId="437BA639" w14:textId="6667CB9F" w:rsidR="00A97438" w:rsidRDefault="00A97438" w:rsidP="00A97438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What name is given to </w:t>
      </w:r>
      <w:r w:rsidRPr="00140AAB">
        <w:rPr>
          <w:rFonts w:cs="Arial"/>
          <w:color w:val="000000" w:themeColor="text1"/>
          <w:szCs w:val="22"/>
        </w:rPr>
        <w:t>the fraudulent practice of sending emails purporting to be from reputable companies in order to induce individuals to reveal personal information</w:t>
      </w:r>
      <w:r>
        <w:rPr>
          <w:rFonts w:cs="Arial"/>
          <w:color w:val="000000" w:themeColor="text1"/>
          <w:szCs w:val="22"/>
        </w:rPr>
        <w:t>?</w:t>
      </w:r>
    </w:p>
    <w:p w14:paraId="36FB84BB" w14:textId="77777777" w:rsidR="0041327B" w:rsidRDefault="0041327B" w:rsidP="0041327B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79A4AAE6" w14:textId="77777777" w:rsidR="00A97438" w:rsidRDefault="00A97438" w:rsidP="002F2AF7">
      <w:pPr>
        <w:pStyle w:val="ListParagraph"/>
        <w:numPr>
          <w:ilvl w:val="0"/>
          <w:numId w:val="15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Ransomware</w:t>
      </w:r>
    </w:p>
    <w:p w14:paraId="3D3D43B9" w14:textId="77777777" w:rsidR="00A97438" w:rsidRPr="006A1D75" w:rsidRDefault="00A97438" w:rsidP="002F2AF7">
      <w:pPr>
        <w:pStyle w:val="ListParagraph"/>
        <w:numPr>
          <w:ilvl w:val="0"/>
          <w:numId w:val="15"/>
        </w:numPr>
        <w:rPr>
          <w:rFonts w:cs="Arial"/>
          <w:color w:val="FF0000"/>
          <w:szCs w:val="22"/>
        </w:rPr>
      </w:pPr>
      <w:r w:rsidRPr="006A1D75">
        <w:rPr>
          <w:rFonts w:cs="Arial"/>
          <w:color w:val="FF0000"/>
          <w:szCs w:val="22"/>
        </w:rPr>
        <w:t>Phishing</w:t>
      </w:r>
    </w:p>
    <w:p w14:paraId="725BE7F2" w14:textId="77777777" w:rsidR="00A97438" w:rsidRDefault="00A97438" w:rsidP="002F2AF7">
      <w:pPr>
        <w:pStyle w:val="ListParagraph"/>
        <w:numPr>
          <w:ilvl w:val="0"/>
          <w:numId w:val="15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Spyware</w:t>
      </w:r>
    </w:p>
    <w:p w14:paraId="4ADE23A7" w14:textId="77777777" w:rsidR="00A97438" w:rsidRDefault="00A97438" w:rsidP="002F2AF7">
      <w:pPr>
        <w:pStyle w:val="ListParagraph"/>
        <w:numPr>
          <w:ilvl w:val="0"/>
          <w:numId w:val="15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Password cracking</w:t>
      </w:r>
    </w:p>
    <w:p w14:paraId="470A9782" w14:textId="119AD6FA" w:rsidR="00A97438" w:rsidRDefault="00A97438" w:rsidP="006A1D75">
      <w:pPr>
        <w:rPr>
          <w:rFonts w:cs="Arial"/>
          <w:color w:val="000000" w:themeColor="text1"/>
          <w:szCs w:val="22"/>
        </w:rPr>
      </w:pPr>
    </w:p>
    <w:p w14:paraId="7C35DD21" w14:textId="3971308D" w:rsidR="004A3DC6" w:rsidRDefault="004A3DC6" w:rsidP="006A1D75">
      <w:pPr>
        <w:rPr>
          <w:rFonts w:cs="Arial"/>
          <w:color w:val="000000" w:themeColor="text1"/>
          <w:szCs w:val="22"/>
        </w:rPr>
      </w:pPr>
    </w:p>
    <w:p w14:paraId="76F8537B" w14:textId="3178E7ED" w:rsidR="0041327B" w:rsidRDefault="00A97438" w:rsidP="0041327B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What phrase is used to describe </w:t>
      </w:r>
      <w:r w:rsidRPr="00081AFD">
        <w:rPr>
          <w:rFonts w:cs="Arial"/>
          <w:color w:val="000000" w:themeColor="text1"/>
          <w:szCs w:val="22"/>
        </w:rPr>
        <w:t>viruses, worms, Trojan horse attack</w:t>
      </w:r>
      <w:r w:rsidR="0041327B">
        <w:rPr>
          <w:rFonts w:cs="Arial"/>
          <w:color w:val="000000" w:themeColor="text1"/>
          <w:szCs w:val="22"/>
        </w:rPr>
        <w:t xml:space="preserve"> applets</w:t>
      </w:r>
      <w:r w:rsidRPr="00081AFD">
        <w:rPr>
          <w:rFonts w:cs="Arial"/>
          <w:color w:val="000000" w:themeColor="text1"/>
          <w:szCs w:val="22"/>
        </w:rPr>
        <w:t xml:space="preserve"> and attack scripts</w:t>
      </w:r>
      <w:r>
        <w:rPr>
          <w:rFonts w:cs="Arial"/>
          <w:color w:val="000000" w:themeColor="text1"/>
          <w:szCs w:val="22"/>
        </w:rPr>
        <w:t>?</w:t>
      </w:r>
    </w:p>
    <w:p w14:paraId="06663CF4" w14:textId="77777777" w:rsidR="0041327B" w:rsidRPr="0041327B" w:rsidRDefault="0041327B" w:rsidP="0041327B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02FE7BF3" w14:textId="77777777" w:rsidR="00A97438" w:rsidRDefault="00A97438" w:rsidP="002F2AF7">
      <w:pPr>
        <w:pStyle w:val="ListParagraph"/>
        <w:numPr>
          <w:ilvl w:val="0"/>
          <w:numId w:val="16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Spam</w:t>
      </w:r>
    </w:p>
    <w:p w14:paraId="77E5C136" w14:textId="77777777" w:rsidR="00A97438" w:rsidRDefault="00A97438" w:rsidP="002F2AF7">
      <w:pPr>
        <w:pStyle w:val="ListParagraph"/>
        <w:numPr>
          <w:ilvl w:val="0"/>
          <w:numId w:val="16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Phishing</w:t>
      </w:r>
    </w:p>
    <w:p w14:paraId="44322DB4" w14:textId="77777777" w:rsidR="00A97438" w:rsidRPr="004C6463" w:rsidRDefault="00A97438" w:rsidP="002F2AF7">
      <w:pPr>
        <w:pStyle w:val="ListParagraph"/>
        <w:numPr>
          <w:ilvl w:val="0"/>
          <w:numId w:val="16"/>
        </w:numPr>
        <w:rPr>
          <w:rFonts w:cs="Arial"/>
          <w:color w:val="FF0000"/>
          <w:szCs w:val="22"/>
        </w:rPr>
      </w:pPr>
      <w:r w:rsidRPr="004C6463">
        <w:rPr>
          <w:rFonts w:cs="Arial"/>
          <w:color w:val="FF0000"/>
          <w:szCs w:val="22"/>
        </w:rPr>
        <w:t xml:space="preserve">Malware </w:t>
      </w:r>
    </w:p>
    <w:p w14:paraId="54103153" w14:textId="77777777" w:rsidR="00A97438" w:rsidRDefault="00A97438" w:rsidP="002F2AF7">
      <w:pPr>
        <w:pStyle w:val="ListParagraph"/>
        <w:numPr>
          <w:ilvl w:val="0"/>
          <w:numId w:val="16"/>
        </w:num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Virus</w:t>
      </w:r>
    </w:p>
    <w:p w14:paraId="0C411C51" w14:textId="77777777" w:rsidR="00A97438" w:rsidRDefault="00A97438" w:rsidP="004C6463">
      <w:pPr>
        <w:rPr>
          <w:rFonts w:cs="Arial"/>
          <w:color w:val="000000" w:themeColor="text1"/>
          <w:szCs w:val="22"/>
        </w:rPr>
      </w:pPr>
    </w:p>
    <w:p w14:paraId="38E7F6C4" w14:textId="77777777" w:rsidR="00A97438" w:rsidRPr="0079420A" w:rsidRDefault="00A97438" w:rsidP="0079420A">
      <w:pPr>
        <w:rPr>
          <w:rFonts w:cs="Arial"/>
          <w:color w:val="000000" w:themeColor="text1"/>
          <w:szCs w:val="22"/>
        </w:rPr>
      </w:pPr>
    </w:p>
    <w:p w14:paraId="35F27E8B" w14:textId="77777777" w:rsidR="00A97438" w:rsidRPr="00D11191" w:rsidRDefault="00A97438" w:rsidP="00A47890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32ED5CF5" w14:textId="77777777" w:rsidR="00A97438" w:rsidRDefault="00A97438" w:rsidP="00C12FC2">
      <w:pPr>
        <w:pStyle w:val="Answer"/>
        <w:ind w:left="717"/>
      </w:pPr>
    </w:p>
    <w:p w14:paraId="57140143" w14:textId="77777777" w:rsidR="00A97438" w:rsidRDefault="00A97438" w:rsidP="00AA5E23">
      <w:pPr>
        <w:pStyle w:val="Answer"/>
      </w:pPr>
    </w:p>
    <w:p w14:paraId="3B3DBE93" w14:textId="77777777" w:rsidR="006E1028" w:rsidRDefault="006E1028" w:rsidP="00110217">
      <w:pPr>
        <w:rPr>
          <w:rFonts w:cs="Arial"/>
          <w:szCs w:val="22"/>
        </w:rPr>
      </w:pPr>
    </w:p>
    <w:p w14:paraId="4AC4E5BE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CC0AE" w14:textId="77777777" w:rsidR="001B3354" w:rsidRDefault="001B3354">
      <w:pPr>
        <w:spacing w:before="0" w:after="0"/>
      </w:pPr>
      <w:r>
        <w:separator/>
      </w:r>
    </w:p>
  </w:endnote>
  <w:endnote w:type="continuationSeparator" w:id="0">
    <w:p w14:paraId="01358483" w14:textId="77777777" w:rsidR="001B3354" w:rsidRDefault="001B335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ADD92" w14:textId="77777777" w:rsidR="00110217" w:rsidRPr="00F03E33" w:rsidRDefault="00F85EC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3D870D2" wp14:editId="516D1A2E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6DB9F56" w14:textId="77777777" w:rsidR="00F85EC3" w:rsidRPr="006953AB" w:rsidRDefault="00F85EC3" w:rsidP="00F85EC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27C6017" w14:textId="77777777" w:rsidR="00F85EC3" w:rsidRDefault="00F85EC3" w:rsidP="00F85EC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D870D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" fillcolor="window" strokecolor="window" strokeweight=".5pt">
              <v:textbox>
                <w:txbxContent>
                  <w:p w14:paraId="06DB9F56" w14:textId="77777777" w:rsidR="00F85EC3" w:rsidRPr="006953AB" w:rsidRDefault="00F85EC3" w:rsidP="00F85EC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27C6017" w14:textId="77777777" w:rsidR="00F85EC3" w:rsidRDefault="00F85EC3" w:rsidP="00F85EC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61923425" wp14:editId="40E75CB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D31CA" w14:textId="77777777" w:rsidR="001B3354" w:rsidRDefault="001B3354">
      <w:pPr>
        <w:spacing w:before="0" w:after="0"/>
      </w:pPr>
      <w:r>
        <w:separator/>
      </w:r>
    </w:p>
  </w:footnote>
  <w:footnote w:type="continuationSeparator" w:id="0">
    <w:p w14:paraId="2FD1A68E" w14:textId="77777777" w:rsidR="001B3354" w:rsidRDefault="001B335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2D498" w14:textId="77777777" w:rsidR="00F03E33" w:rsidRPr="00043213" w:rsidRDefault="002961F2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6739E2C" wp14:editId="5C87DFF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48C2B61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3A8DD3A" wp14:editId="603BDE9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A9B87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4AC7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D8099E"/>
    <w:multiLevelType w:val="hybridMultilevel"/>
    <w:tmpl w:val="646AB1D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C0F0A"/>
    <w:multiLevelType w:val="hybridMultilevel"/>
    <w:tmpl w:val="5A8AE5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CF50C69"/>
    <w:multiLevelType w:val="hybridMultilevel"/>
    <w:tmpl w:val="A47CB0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054FE"/>
    <w:multiLevelType w:val="hybridMultilevel"/>
    <w:tmpl w:val="B33806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935DA"/>
    <w:multiLevelType w:val="hybridMultilevel"/>
    <w:tmpl w:val="757EE6E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A7918"/>
    <w:multiLevelType w:val="hybridMultilevel"/>
    <w:tmpl w:val="E3723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C4746F"/>
    <w:multiLevelType w:val="hybridMultilevel"/>
    <w:tmpl w:val="136089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52251249"/>
    <w:multiLevelType w:val="hybridMultilevel"/>
    <w:tmpl w:val="666CB22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911DF8"/>
    <w:multiLevelType w:val="hybridMultilevel"/>
    <w:tmpl w:val="EA927C6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523D9"/>
    <w:multiLevelType w:val="hybridMultilevel"/>
    <w:tmpl w:val="EC54D1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98512D3"/>
    <w:multiLevelType w:val="hybridMultilevel"/>
    <w:tmpl w:val="BAA85A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61DC0A32"/>
    <w:multiLevelType w:val="hybridMultilevel"/>
    <w:tmpl w:val="C352D73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661F78"/>
    <w:multiLevelType w:val="hybridMultilevel"/>
    <w:tmpl w:val="F34C624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813262"/>
    <w:multiLevelType w:val="hybridMultilevel"/>
    <w:tmpl w:val="4162B2A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FD525A"/>
    <w:multiLevelType w:val="hybridMultilevel"/>
    <w:tmpl w:val="39AA78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74B6306"/>
    <w:multiLevelType w:val="hybridMultilevel"/>
    <w:tmpl w:val="3BAEDF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92A44F7"/>
    <w:multiLevelType w:val="hybridMultilevel"/>
    <w:tmpl w:val="E2B6200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A1E5DE0"/>
    <w:multiLevelType w:val="hybridMultilevel"/>
    <w:tmpl w:val="6DB2A5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EC1021"/>
    <w:multiLevelType w:val="hybridMultilevel"/>
    <w:tmpl w:val="DB500DA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900D15"/>
    <w:multiLevelType w:val="hybridMultilevel"/>
    <w:tmpl w:val="43C2ED4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62A09"/>
    <w:multiLevelType w:val="hybridMultilevel"/>
    <w:tmpl w:val="30F0F370"/>
    <w:lvl w:ilvl="0" w:tplc="BDB42A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4206E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332278E"/>
    <w:multiLevelType w:val="hybridMultilevel"/>
    <w:tmpl w:val="6DE6823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D953D4"/>
    <w:multiLevelType w:val="hybridMultilevel"/>
    <w:tmpl w:val="5F7A68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2"/>
  </w:num>
  <w:num w:numId="2">
    <w:abstractNumId w:val="8"/>
  </w:num>
  <w:num w:numId="3">
    <w:abstractNumId w:val="21"/>
  </w:num>
  <w:num w:numId="4">
    <w:abstractNumId w:val="24"/>
  </w:num>
  <w:num w:numId="5">
    <w:abstractNumId w:val="19"/>
  </w:num>
  <w:num w:numId="6">
    <w:abstractNumId w:val="5"/>
  </w:num>
  <w:num w:numId="7">
    <w:abstractNumId w:val="4"/>
  </w:num>
  <w:num w:numId="8">
    <w:abstractNumId w:val="17"/>
  </w:num>
  <w:num w:numId="9">
    <w:abstractNumId w:val="26"/>
  </w:num>
  <w:num w:numId="10">
    <w:abstractNumId w:val="7"/>
  </w:num>
  <w:num w:numId="11">
    <w:abstractNumId w:val="12"/>
  </w:num>
  <w:num w:numId="12">
    <w:abstractNumId w:val="9"/>
  </w:num>
  <w:num w:numId="13">
    <w:abstractNumId w:val="18"/>
  </w:num>
  <w:num w:numId="14">
    <w:abstractNumId w:val="13"/>
  </w:num>
  <w:num w:numId="15">
    <w:abstractNumId w:val="20"/>
  </w:num>
  <w:num w:numId="16">
    <w:abstractNumId w:val="3"/>
  </w:num>
  <w:num w:numId="17">
    <w:abstractNumId w:val="14"/>
  </w:num>
  <w:num w:numId="18">
    <w:abstractNumId w:val="22"/>
  </w:num>
  <w:num w:numId="19">
    <w:abstractNumId w:val="10"/>
  </w:num>
  <w:num w:numId="20">
    <w:abstractNumId w:val="1"/>
  </w:num>
  <w:num w:numId="21">
    <w:abstractNumId w:val="25"/>
  </w:num>
  <w:num w:numId="22">
    <w:abstractNumId w:val="16"/>
  </w:num>
  <w:num w:numId="23">
    <w:abstractNumId w:val="23"/>
  </w:num>
  <w:num w:numId="24">
    <w:abstractNumId w:val="15"/>
  </w:num>
  <w:num w:numId="25">
    <w:abstractNumId w:val="0"/>
  </w:num>
  <w:num w:numId="26">
    <w:abstractNumId w:val="6"/>
  </w:num>
  <w:num w:numId="27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438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3354"/>
    <w:rsid w:val="001F74AD"/>
    <w:rsid w:val="002961F2"/>
    <w:rsid w:val="002D07A8"/>
    <w:rsid w:val="002F2AF7"/>
    <w:rsid w:val="0034017A"/>
    <w:rsid w:val="003405EA"/>
    <w:rsid w:val="003D2564"/>
    <w:rsid w:val="003F6A42"/>
    <w:rsid w:val="00404B31"/>
    <w:rsid w:val="0041327B"/>
    <w:rsid w:val="00443B2E"/>
    <w:rsid w:val="00474F67"/>
    <w:rsid w:val="0048500D"/>
    <w:rsid w:val="004A3DC6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354A"/>
    <w:rsid w:val="0077296E"/>
    <w:rsid w:val="00797FA7"/>
    <w:rsid w:val="008C1F1C"/>
    <w:rsid w:val="009975A0"/>
    <w:rsid w:val="009C5C6E"/>
    <w:rsid w:val="009F580B"/>
    <w:rsid w:val="00A2454C"/>
    <w:rsid w:val="00A97438"/>
    <w:rsid w:val="00AE245C"/>
    <w:rsid w:val="00B054EC"/>
    <w:rsid w:val="00B306A2"/>
    <w:rsid w:val="00BE2C21"/>
    <w:rsid w:val="00BE3330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85EC3"/>
    <w:rsid w:val="00FD489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A185B"/>
  <w15:docId w15:val="{E6EB90B1-3156-451C-A6F3-C9753F742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974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Construction</Template>
  <TotalTime>21</TotalTime>
  <Pages>4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6</cp:revision>
  <cp:lastPrinted>2013-05-15T12:05:00Z</cp:lastPrinted>
  <dcterms:created xsi:type="dcterms:W3CDTF">2021-09-14T17:22:00Z</dcterms:created>
  <dcterms:modified xsi:type="dcterms:W3CDTF">2021-10-15T13:09:00Z</dcterms:modified>
</cp:coreProperties>
</file>