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DB566" w14:textId="77777777" w:rsidR="00EC42A5" w:rsidRDefault="00EC42A5" w:rsidP="006A26F2">
      <w:pPr>
        <w:pStyle w:val="Unittitle"/>
        <w:rPr>
          <w:bCs/>
        </w:rPr>
      </w:pPr>
      <w:r>
        <w:t>9. Relationship management in construction</w:t>
      </w:r>
    </w:p>
    <w:p w14:paraId="3024E77E" w14:textId="77777777" w:rsidR="00EC42A5" w:rsidRPr="00692A45" w:rsidRDefault="00EC42A5" w:rsidP="00E119DC">
      <w:pPr>
        <w:pStyle w:val="Heading1"/>
      </w:pPr>
      <w:r>
        <w:t>Worksheet 10</w:t>
      </w:r>
      <w:r w:rsidRPr="00692A45">
        <w:t xml:space="preserve">: </w:t>
      </w:r>
      <w:r>
        <w:t xml:space="preserve">Equality and diversity (learner) </w:t>
      </w:r>
    </w:p>
    <w:p w14:paraId="12D193A9" w14:textId="77777777" w:rsidR="00EC42A5" w:rsidRDefault="00EC42A5" w:rsidP="00B306A2">
      <w:pPr>
        <w:pStyle w:val="Answer"/>
      </w:pPr>
    </w:p>
    <w:p w14:paraId="0D1A676E" w14:textId="77777777" w:rsidR="00EC42A5" w:rsidRDefault="00EC42A5" w:rsidP="00EC42A5">
      <w:pPr>
        <w:pStyle w:val="Answer"/>
        <w:numPr>
          <w:ilvl w:val="0"/>
          <w:numId w:val="35"/>
        </w:numPr>
      </w:pPr>
      <w:r>
        <w:t>Provide definitions for equality and diversity.</w:t>
      </w:r>
    </w:p>
    <w:p w14:paraId="48FEA0CE" w14:textId="77777777" w:rsidR="00EC42A5" w:rsidRDefault="00EC42A5" w:rsidP="00B03662">
      <w:pPr>
        <w:pStyle w:val="Answer"/>
      </w:pPr>
    </w:p>
    <w:p w14:paraId="6B6BE15D" w14:textId="77777777" w:rsidR="00EC42A5" w:rsidRDefault="00EC42A5" w:rsidP="00B03662">
      <w:pPr>
        <w:pStyle w:val="Answer"/>
      </w:pPr>
      <w:r>
        <w:t xml:space="preserve"> </w:t>
      </w:r>
    </w:p>
    <w:p w14:paraId="24B1A785" w14:textId="77777777" w:rsidR="00EC42A5" w:rsidRPr="007E73BC" w:rsidRDefault="00EC42A5" w:rsidP="007E73BC">
      <w:pPr>
        <w:pStyle w:val="Answer"/>
        <w:rPr>
          <w:b/>
          <w:color w:val="FF0000"/>
        </w:rPr>
      </w:pPr>
    </w:p>
    <w:p w14:paraId="4E74612C" w14:textId="77777777" w:rsidR="00EC42A5" w:rsidRDefault="00EC42A5" w:rsidP="00655C4C">
      <w:pPr>
        <w:pStyle w:val="Answer"/>
        <w:ind w:firstLine="60"/>
      </w:pPr>
    </w:p>
    <w:p w14:paraId="61C0B63D" w14:textId="77777777" w:rsidR="00EC42A5" w:rsidRDefault="00EC42A5" w:rsidP="00EC42A5">
      <w:pPr>
        <w:pStyle w:val="Answer"/>
        <w:numPr>
          <w:ilvl w:val="0"/>
          <w:numId w:val="35"/>
        </w:numPr>
      </w:pPr>
      <w:r>
        <w:t>List the nine protected characteristics under the Equality Act 2010.</w:t>
      </w:r>
    </w:p>
    <w:p w14:paraId="391C3986" w14:textId="77777777" w:rsidR="00EC42A5" w:rsidRDefault="00EC42A5" w:rsidP="00B03662">
      <w:pPr>
        <w:pStyle w:val="Answer"/>
      </w:pPr>
    </w:p>
    <w:p w14:paraId="0AD78AB9" w14:textId="77777777" w:rsidR="00EC42A5" w:rsidRDefault="00EC42A5" w:rsidP="00B03662">
      <w:pPr>
        <w:pStyle w:val="Answer"/>
      </w:pPr>
    </w:p>
    <w:p w14:paraId="09F181CC" w14:textId="77777777" w:rsidR="00EC42A5" w:rsidRDefault="00EC42A5" w:rsidP="007E73BC">
      <w:pPr>
        <w:pStyle w:val="Answer"/>
      </w:pPr>
    </w:p>
    <w:p w14:paraId="110D377E" w14:textId="77777777" w:rsidR="00EC42A5" w:rsidRDefault="00EC42A5" w:rsidP="007E73BC">
      <w:pPr>
        <w:pStyle w:val="Answer"/>
        <w:ind w:left="0"/>
      </w:pPr>
    </w:p>
    <w:p w14:paraId="4316A215" w14:textId="77777777" w:rsidR="00EC42A5" w:rsidRDefault="00EC42A5" w:rsidP="00EC42A5">
      <w:pPr>
        <w:pStyle w:val="Answer"/>
        <w:numPr>
          <w:ilvl w:val="0"/>
          <w:numId w:val="35"/>
        </w:numPr>
      </w:pPr>
      <w:r>
        <w:t>Explain the difference between direct and indirect discrimination.</w:t>
      </w:r>
    </w:p>
    <w:p w14:paraId="5654DA24" w14:textId="77777777" w:rsidR="00EC42A5" w:rsidRDefault="00EC42A5" w:rsidP="00B03662">
      <w:pPr>
        <w:pStyle w:val="Answer"/>
      </w:pPr>
    </w:p>
    <w:p w14:paraId="1041811B" w14:textId="77777777" w:rsidR="00EC42A5" w:rsidRPr="00F158B6" w:rsidRDefault="00EC42A5" w:rsidP="00F158B6">
      <w:pPr>
        <w:ind w:left="717"/>
        <w:rPr>
          <w:b/>
          <w:color w:val="FF0000"/>
        </w:rPr>
      </w:pPr>
    </w:p>
    <w:p w14:paraId="3C029D1C" w14:textId="77777777" w:rsidR="00EC42A5" w:rsidRDefault="00EC42A5" w:rsidP="008C599D">
      <w:pPr>
        <w:pStyle w:val="ListParagraph"/>
      </w:pPr>
    </w:p>
    <w:p w14:paraId="4B520CC5" w14:textId="77777777" w:rsidR="00EC42A5" w:rsidRDefault="00EC42A5" w:rsidP="008C599D">
      <w:pPr>
        <w:pStyle w:val="ListParagraph"/>
      </w:pPr>
    </w:p>
    <w:p w14:paraId="25C0B3FD" w14:textId="77777777" w:rsidR="00EC42A5" w:rsidRDefault="00EC42A5" w:rsidP="00EC42A5">
      <w:pPr>
        <w:pStyle w:val="Answer"/>
        <w:numPr>
          <w:ilvl w:val="0"/>
          <w:numId w:val="35"/>
        </w:numPr>
      </w:pPr>
      <w:r>
        <w:t>Explain how we can promote diversity in the construction industry.</w:t>
      </w:r>
    </w:p>
    <w:p w14:paraId="6CC5C341" w14:textId="77777777" w:rsidR="00EC42A5" w:rsidRDefault="00EC42A5" w:rsidP="00B03662">
      <w:pPr>
        <w:pStyle w:val="Answer"/>
      </w:pPr>
    </w:p>
    <w:p w14:paraId="79E0865A" w14:textId="77777777" w:rsidR="00EC42A5" w:rsidRDefault="00EC42A5" w:rsidP="00B03662">
      <w:pPr>
        <w:pStyle w:val="Answer"/>
      </w:pPr>
      <w:r>
        <w:t xml:space="preserve"> </w:t>
      </w:r>
    </w:p>
    <w:p w14:paraId="358F20B5" w14:textId="77777777" w:rsidR="00EC42A5" w:rsidRDefault="00EC42A5" w:rsidP="007E73BC">
      <w:pPr>
        <w:pStyle w:val="Answer"/>
        <w:ind w:left="1077"/>
      </w:pPr>
    </w:p>
    <w:p w14:paraId="4EE69CE4" w14:textId="77777777" w:rsidR="00EC42A5" w:rsidRDefault="00EC42A5" w:rsidP="008C599D">
      <w:pPr>
        <w:pStyle w:val="ListParagraph"/>
      </w:pPr>
    </w:p>
    <w:p w14:paraId="001DA834" w14:textId="77777777" w:rsidR="00EC42A5" w:rsidRDefault="00EC42A5" w:rsidP="00EC42A5">
      <w:pPr>
        <w:pStyle w:val="Answer"/>
        <w:numPr>
          <w:ilvl w:val="0"/>
          <w:numId w:val="35"/>
        </w:numPr>
      </w:pPr>
      <w:r>
        <w:t xml:space="preserve">Describe how a construction company can promote equal opportunities during recruitment. </w:t>
      </w:r>
    </w:p>
    <w:p w14:paraId="0CCA9069" w14:textId="77777777" w:rsidR="00EC42A5" w:rsidRDefault="00EC42A5" w:rsidP="007E73BC">
      <w:pPr>
        <w:pStyle w:val="Answer"/>
        <w:ind w:left="0"/>
      </w:pPr>
      <w:r>
        <w:t xml:space="preserve"> </w:t>
      </w:r>
    </w:p>
    <w:p w14:paraId="5212C47E" w14:textId="77777777" w:rsidR="00EC42A5" w:rsidRDefault="00EC42A5" w:rsidP="007E73BC">
      <w:pPr>
        <w:pStyle w:val="Answer"/>
        <w:ind w:left="0"/>
      </w:pPr>
    </w:p>
    <w:p w14:paraId="3508EE68" w14:textId="77777777" w:rsidR="00EC42A5" w:rsidRDefault="00EC42A5" w:rsidP="007E73BC">
      <w:pPr>
        <w:pStyle w:val="Answer"/>
        <w:ind w:left="0"/>
      </w:pPr>
    </w:p>
    <w:p w14:paraId="32AED1C4" w14:textId="77777777" w:rsidR="00EC42A5" w:rsidRDefault="00EC42A5" w:rsidP="007E73BC">
      <w:pPr>
        <w:pStyle w:val="Answer"/>
        <w:ind w:left="0"/>
      </w:pPr>
    </w:p>
    <w:p w14:paraId="77B218B4" w14:textId="77777777" w:rsidR="00EC42A5" w:rsidRDefault="00EC42A5" w:rsidP="00655C4C">
      <w:pPr>
        <w:pStyle w:val="ListParagraph"/>
      </w:pPr>
    </w:p>
    <w:p w14:paraId="066A9CB1" w14:textId="77777777" w:rsidR="00EC42A5" w:rsidRDefault="00EC42A5" w:rsidP="00655C4C">
      <w:pPr>
        <w:pStyle w:val="ListParagraph"/>
      </w:pPr>
    </w:p>
    <w:p w14:paraId="4309E9F9" w14:textId="77777777" w:rsidR="00EC42A5" w:rsidRDefault="00EC42A5" w:rsidP="00655C4C">
      <w:pPr>
        <w:pStyle w:val="Answer"/>
        <w:ind w:left="1077"/>
      </w:pPr>
    </w:p>
    <w:p w14:paraId="6E61CDB8" w14:textId="77777777" w:rsidR="00EC42A5" w:rsidRDefault="00EC42A5" w:rsidP="00D8690F">
      <w:pPr>
        <w:pStyle w:val="Answer"/>
      </w:pPr>
    </w:p>
    <w:p w14:paraId="391E0AFF" w14:textId="77777777" w:rsidR="00EC42A5" w:rsidRDefault="00EC42A5" w:rsidP="00D8690F">
      <w:pPr>
        <w:pStyle w:val="Answer"/>
      </w:pPr>
    </w:p>
    <w:p w14:paraId="5098BBEB" w14:textId="77777777" w:rsidR="00EC42A5" w:rsidRDefault="00EC42A5" w:rsidP="006E1028">
      <w:pPr>
        <w:pStyle w:val="Answer"/>
      </w:pPr>
    </w:p>
    <w:p w14:paraId="56C94EDE" w14:textId="77777777" w:rsidR="00474F67" w:rsidRDefault="00474F67" w:rsidP="00474F67">
      <w:pPr>
        <w:rPr>
          <w:rFonts w:cs="Arial"/>
          <w:szCs w:val="22"/>
        </w:rPr>
      </w:pPr>
    </w:p>
    <w:p w14:paraId="03E37145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5BC0" w14:textId="77777777" w:rsidR="00EC42A5" w:rsidRDefault="00EC42A5">
      <w:pPr>
        <w:spacing w:before="0" w:after="0"/>
      </w:pPr>
      <w:r>
        <w:separator/>
      </w:r>
    </w:p>
  </w:endnote>
  <w:endnote w:type="continuationSeparator" w:id="0">
    <w:p w14:paraId="046942F8" w14:textId="77777777" w:rsidR="00EC42A5" w:rsidRDefault="00EC42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91868" w14:textId="77777777" w:rsidR="00E32D16" w:rsidRDefault="00E32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0BA2" w14:textId="7D487E7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860C416" wp14:editId="00C055D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E32D16">
      <w:t xml:space="preserve">                </w:t>
    </w:r>
    <w:r w:rsidR="00E32D16" w:rsidRPr="00E32D16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D92A" w14:textId="77777777" w:rsidR="00E32D16" w:rsidRDefault="00E32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16A5" w14:textId="77777777" w:rsidR="00EC42A5" w:rsidRDefault="00EC42A5">
      <w:pPr>
        <w:spacing w:before="0" w:after="0"/>
      </w:pPr>
      <w:r>
        <w:separator/>
      </w:r>
    </w:p>
  </w:footnote>
  <w:footnote w:type="continuationSeparator" w:id="0">
    <w:p w14:paraId="6DD5B152" w14:textId="77777777" w:rsidR="00EC42A5" w:rsidRDefault="00EC42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92AC6" w14:textId="77777777" w:rsidR="00E32D16" w:rsidRDefault="00E32D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1545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5DC94DA" wp14:editId="4A472F0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C18C5D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E453D2" wp14:editId="7D707A2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D535D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BD9EE" w14:textId="77777777" w:rsidR="00E32D16" w:rsidRDefault="00E3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A5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2D16"/>
    <w:rsid w:val="00E34B29"/>
    <w:rsid w:val="00EC42A5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262A75"/>
  <w15:docId w15:val="{1E2F2C46-2EA5-4073-8950-1BC3281F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C42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B58E12-1C0D-4CDC-AE10-D2B70A0000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53A6C8-AF6A-4F3A-A9D5-7F16AC061D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1D200-7D6B-4427-8749-CD7CD86A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2021-07-21T15:49:00Z</dcterms:created>
  <dcterms:modified xsi:type="dcterms:W3CDTF">2021-08-13T13:15:00Z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