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C2BF0" w14:textId="77777777" w:rsidR="00D274B2" w:rsidRDefault="00D274B2" w:rsidP="000B3909">
      <w:pPr>
        <w:pStyle w:val="Unittitle"/>
        <w:rPr>
          <w:bCs/>
        </w:rPr>
      </w:pPr>
      <w:r>
        <w:t>9. Relationship management in construction</w:t>
      </w:r>
    </w:p>
    <w:p w14:paraId="5E8E3A14" w14:textId="77777777" w:rsidR="00D274B2" w:rsidRDefault="00D274B2" w:rsidP="000A1911">
      <w:pPr>
        <w:pStyle w:val="Heading1"/>
      </w:pPr>
      <w:r>
        <w:t>Worksheet 11</w:t>
      </w:r>
      <w:r w:rsidRPr="00692A45">
        <w:t xml:space="preserve">: </w:t>
      </w:r>
      <w:r>
        <w:t>Conflict management (learner)</w:t>
      </w:r>
    </w:p>
    <w:p w14:paraId="1156EB55" w14:textId="77777777" w:rsidR="00D274B2" w:rsidRDefault="00D274B2" w:rsidP="00D8690F">
      <w:pPr>
        <w:pStyle w:val="Answer"/>
      </w:pPr>
    </w:p>
    <w:p w14:paraId="4E8EDC18" w14:textId="77777777" w:rsidR="00D274B2" w:rsidRDefault="00D274B2" w:rsidP="00D274B2">
      <w:pPr>
        <w:pStyle w:val="Answer"/>
        <w:numPr>
          <w:ilvl w:val="0"/>
          <w:numId w:val="35"/>
        </w:numPr>
      </w:pPr>
      <w:r>
        <w:t xml:space="preserve">Give three reasons conflicts may arise during a construction project. </w:t>
      </w:r>
    </w:p>
    <w:p w14:paraId="599E51BE" w14:textId="77777777" w:rsidR="00D274B2" w:rsidRDefault="00D274B2" w:rsidP="000A1911">
      <w:pPr>
        <w:pStyle w:val="Answer"/>
      </w:pPr>
    </w:p>
    <w:p w14:paraId="29B2DBBD" w14:textId="77777777" w:rsidR="00D274B2" w:rsidRDefault="00D274B2" w:rsidP="000A1911">
      <w:pPr>
        <w:pStyle w:val="Answer"/>
      </w:pPr>
    </w:p>
    <w:p w14:paraId="4DA4A2D9" w14:textId="77777777" w:rsidR="00D274B2" w:rsidRDefault="00D274B2" w:rsidP="000A1911">
      <w:pPr>
        <w:pStyle w:val="Answer"/>
      </w:pPr>
    </w:p>
    <w:p w14:paraId="400839B8" w14:textId="77777777" w:rsidR="00D274B2" w:rsidRDefault="00D274B2" w:rsidP="000A1911">
      <w:pPr>
        <w:pStyle w:val="Answer"/>
      </w:pPr>
    </w:p>
    <w:p w14:paraId="169B2E59" w14:textId="77777777" w:rsidR="00D274B2" w:rsidRDefault="00D274B2" w:rsidP="00E45533">
      <w:pPr>
        <w:pStyle w:val="Answer"/>
        <w:ind w:left="1077"/>
      </w:pPr>
    </w:p>
    <w:p w14:paraId="5A4DD264" w14:textId="77777777" w:rsidR="00D274B2" w:rsidRDefault="00D274B2" w:rsidP="00FC166A">
      <w:pPr>
        <w:pStyle w:val="Answer"/>
        <w:ind w:left="0"/>
      </w:pPr>
    </w:p>
    <w:p w14:paraId="768D19CC" w14:textId="77777777" w:rsidR="00D274B2" w:rsidRDefault="00D274B2" w:rsidP="00D274B2">
      <w:pPr>
        <w:pStyle w:val="Answer"/>
        <w:numPr>
          <w:ilvl w:val="0"/>
          <w:numId w:val="35"/>
        </w:numPr>
      </w:pPr>
      <w:r>
        <w:t>Give two reasons why conflict may arise between the contractor and the client.</w:t>
      </w:r>
    </w:p>
    <w:p w14:paraId="1E238E4A" w14:textId="77777777" w:rsidR="00D274B2" w:rsidRDefault="00D274B2" w:rsidP="000A1911">
      <w:pPr>
        <w:pStyle w:val="Answer"/>
      </w:pPr>
    </w:p>
    <w:p w14:paraId="55166501" w14:textId="77777777" w:rsidR="00D274B2" w:rsidRDefault="00D274B2" w:rsidP="000A1911">
      <w:pPr>
        <w:pStyle w:val="Answer"/>
      </w:pPr>
    </w:p>
    <w:p w14:paraId="572DB313" w14:textId="77777777" w:rsidR="00D274B2" w:rsidRDefault="00D274B2" w:rsidP="000A1911">
      <w:pPr>
        <w:pStyle w:val="Answer"/>
      </w:pPr>
    </w:p>
    <w:p w14:paraId="0F3BC655" w14:textId="77777777" w:rsidR="00D274B2" w:rsidRDefault="00D274B2" w:rsidP="000A1911">
      <w:pPr>
        <w:pStyle w:val="Answer"/>
      </w:pPr>
    </w:p>
    <w:p w14:paraId="033469F9" w14:textId="77777777" w:rsidR="00D274B2" w:rsidRDefault="00D274B2" w:rsidP="007B2F82">
      <w:pPr>
        <w:pStyle w:val="Answer"/>
        <w:ind w:left="0"/>
      </w:pPr>
    </w:p>
    <w:p w14:paraId="0CD226B0" w14:textId="77777777" w:rsidR="00D274B2" w:rsidRDefault="00D274B2" w:rsidP="007B2F82">
      <w:pPr>
        <w:pStyle w:val="ListParagraph"/>
      </w:pPr>
    </w:p>
    <w:p w14:paraId="7522EE60" w14:textId="77777777" w:rsidR="00D274B2" w:rsidRDefault="00D274B2" w:rsidP="00D274B2">
      <w:pPr>
        <w:pStyle w:val="Answer"/>
        <w:numPr>
          <w:ilvl w:val="0"/>
          <w:numId w:val="35"/>
        </w:numPr>
      </w:pPr>
      <w:r>
        <w:t>Explain how conflict between the contractor and client can be avoided.</w:t>
      </w:r>
    </w:p>
    <w:p w14:paraId="581FD1CC" w14:textId="77777777" w:rsidR="00D274B2" w:rsidRDefault="00D274B2" w:rsidP="000A1911">
      <w:pPr>
        <w:pStyle w:val="Answer"/>
      </w:pPr>
    </w:p>
    <w:p w14:paraId="57C0769E" w14:textId="77777777" w:rsidR="00D274B2" w:rsidRDefault="00D274B2" w:rsidP="000A1911">
      <w:pPr>
        <w:pStyle w:val="Answer"/>
      </w:pPr>
    </w:p>
    <w:p w14:paraId="0D9380BD" w14:textId="77777777" w:rsidR="00D274B2" w:rsidRDefault="00D274B2" w:rsidP="000A1911">
      <w:pPr>
        <w:pStyle w:val="Answer"/>
      </w:pPr>
    </w:p>
    <w:p w14:paraId="6EBE975E" w14:textId="77777777" w:rsidR="00D274B2" w:rsidRDefault="00D274B2" w:rsidP="000A1911">
      <w:pPr>
        <w:pStyle w:val="Answer"/>
      </w:pPr>
    </w:p>
    <w:p w14:paraId="20C1E0A5" w14:textId="77777777" w:rsidR="00D274B2" w:rsidRDefault="00D274B2" w:rsidP="00E45533">
      <w:pPr>
        <w:pStyle w:val="Answer"/>
        <w:ind w:left="1077"/>
      </w:pPr>
    </w:p>
    <w:p w14:paraId="48D3D835" w14:textId="77777777" w:rsidR="00D274B2" w:rsidRDefault="00D274B2" w:rsidP="007B2F82">
      <w:pPr>
        <w:pStyle w:val="Answer"/>
        <w:ind w:left="1077"/>
      </w:pPr>
    </w:p>
    <w:p w14:paraId="021A40ED" w14:textId="77777777" w:rsidR="00D274B2" w:rsidRDefault="00D274B2" w:rsidP="00D274B2">
      <w:pPr>
        <w:pStyle w:val="Answer"/>
        <w:numPr>
          <w:ilvl w:val="0"/>
          <w:numId w:val="35"/>
        </w:numPr>
      </w:pPr>
      <w:r>
        <w:t xml:space="preserve">Suggest three unforeseen circumstances that may arise. </w:t>
      </w:r>
    </w:p>
    <w:p w14:paraId="44396524" w14:textId="77777777" w:rsidR="00D274B2" w:rsidRDefault="00D274B2" w:rsidP="000A1911">
      <w:pPr>
        <w:pStyle w:val="Answer"/>
      </w:pPr>
    </w:p>
    <w:p w14:paraId="68E9F3E3" w14:textId="77777777" w:rsidR="00D274B2" w:rsidRDefault="00D274B2" w:rsidP="000A1911">
      <w:pPr>
        <w:pStyle w:val="Answer"/>
      </w:pPr>
    </w:p>
    <w:p w14:paraId="723E4C30" w14:textId="77777777" w:rsidR="00D274B2" w:rsidRDefault="00D274B2" w:rsidP="000A1911">
      <w:pPr>
        <w:pStyle w:val="Answer"/>
      </w:pPr>
    </w:p>
    <w:p w14:paraId="5AFDCFE3" w14:textId="77777777" w:rsidR="00D274B2" w:rsidRDefault="00D274B2" w:rsidP="000A1911">
      <w:pPr>
        <w:pStyle w:val="Answer"/>
      </w:pPr>
    </w:p>
    <w:p w14:paraId="561D1A72" w14:textId="77777777" w:rsidR="00D274B2" w:rsidRDefault="00D274B2" w:rsidP="00931FF3">
      <w:pPr>
        <w:pStyle w:val="ListParagraph"/>
        <w:rPr>
          <w:b/>
          <w:color w:val="FF0000"/>
        </w:rPr>
      </w:pPr>
    </w:p>
    <w:p w14:paraId="358C5F3B" w14:textId="77777777" w:rsidR="00D274B2" w:rsidRDefault="00D274B2" w:rsidP="00931FF3">
      <w:pPr>
        <w:pStyle w:val="ListParagraph"/>
        <w:rPr>
          <w:b/>
          <w:color w:val="FF0000"/>
        </w:rPr>
      </w:pPr>
    </w:p>
    <w:p w14:paraId="652E2FC6" w14:textId="77777777" w:rsidR="00D274B2" w:rsidRDefault="00D274B2" w:rsidP="00931FF3">
      <w:pPr>
        <w:pStyle w:val="ListParagraph"/>
        <w:rPr>
          <w:b/>
          <w:color w:val="FF0000"/>
        </w:rPr>
      </w:pPr>
    </w:p>
    <w:p w14:paraId="37EBBADD" w14:textId="77777777" w:rsidR="00D274B2" w:rsidRDefault="00D274B2" w:rsidP="00931FF3">
      <w:pPr>
        <w:pStyle w:val="ListParagraph"/>
        <w:rPr>
          <w:b/>
          <w:color w:val="FF0000"/>
        </w:rPr>
      </w:pPr>
    </w:p>
    <w:p w14:paraId="696C7465" w14:textId="77777777" w:rsidR="00D274B2" w:rsidRDefault="00D274B2" w:rsidP="00931FF3">
      <w:pPr>
        <w:pStyle w:val="ListParagraph"/>
        <w:rPr>
          <w:b/>
          <w:color w:val="FF0000"/>
        </w:rPr>
      </w:pPr>
    </w:p>
    <w:p w14:paraId="00BA24CE" w14:textId="77777777" w:rsidR="00D274B2" w:rsidRDefault="00D274B2" w:rsidP="00931FF3">
      <w:pPr>
        <w:pStyle w:val="ListParagraph"/>
        <w:rPr>
          <w:b/>
          <w:color w:val="FF0000"/>
        </w:rPr>
      </w:pPr>
    </w:p>
    <w:p w14:paraId="0022ABB6" w14:textId="77777777" w:rsidR="00D274B2" w:rsidRDefault="00D274B2" w:rsidP="00931FF3">
      <w:pPr>
        <w:pStyle w:val="ListParagraph"/>
        <w:rPr>
          <w:b/>
          <w:color w:val="FF0000"/>
        </w:rPr>
      </w:pPr>
    </w:p>
    <w:p w14:paraId="4D22136C" w14:textId="77777777" w:rsidR="00D274B2" w:rsidRDefault="00D274B2" w:rsidP="00931FF3">
      <w:pPr>
        <w:pStyle w:val="ListParagraph"/>
        <w:rPr>
          <w:b/>
          <w:color w:val="FF0000"/>
        </w:rPr>
      </w:pPr>
    </w:p>
    <w:p w14:paraId="2F500551" w14:textId="77777777" w:rsidR="00D274B2" w:rsidRPr="00E45533" w:rsidRDefault="00D274B2" w:rsidP="00931FF3">
      <w:pPr>
        <w:pStyle w:val="ListParagraph"/>
        <w:rPr>
          <w:b/>
          <w:color w:val="FF0000"/>
        </w:rPr>
      </w:pPr>
    </w:p>
    <w:p w14:paraId="2BE8B1CB" w14:textId="77777777" w:rsidR="00D274B2" w:rsidRDefault="00D274B2" w:rsidP="007B2F82"/>
    <w:p w14:paraId="18F98986" w14:textId="77777777" w:rsidR="00D274B2" w:rsidRDefault="00D274B2" w:rsidP="00D274B2">
      <w:pPr>
        <w:pStyle w:val="Answer"/>
        <w:numPr>
          <w:ilvl w:val="0"/>
          <w:numId w:val="35"/>
        </w:numPr>
      </w:pPr>
      <w:r>
        <w:lastRenderedPageBreak/>
        <w:t xml:space="preserve">Describe four ways to prevent conflict. </w:t>
      </w:r>
    </w:p>
    <w:p w14:paraId="381D85D0" w14:textId="77777777" w:rsidR="00D274B2" w:rsidRDefault="00D274B2" w:rsidP="000A1911">
      <w:pPr>
        <w:pStyle w:val="Answer"/>
      </w:pPr>
    </w:p>
    <w:p w14:paraId="5FA355E0" w14:textId="77777777" w:rsidR="00D274B2" w:rsidRDefault="00D274B2" w:rsidP="000A1911">
      <w:pPr>
        <w:pStyle w:val="Answer"/>
      </w:pPr>
    </w:p>
    <w:p w14:paraId="18225FFF" w14:textId="77777777" w:rsidR="00D274B2" w:rsidRDefault="00D274B2" w:rsidP="000A1911">
      <w:pPr>
        <w:pStyle w:val="Answer"/>
      </w:pPr>
    </w:p>
    <w:p w14:paraId="79C98982" w14:textId="77777777" w:rsidR="00D274B2" w:rsidRDefault="00D274B2" w:rsidP="000A1911">
      <w:pPr>
        <w:pStyle w:val="Answer"/>
      </w:pPr>
    </w:p>
    <w:p w14:paraId="43AD3231" w14:textId="77777777" w:rsidR="00D274B2" w:rsidRDefault="00D274B2" w:rsidP="00E45533">
      <w:pPr>
        <w:pStyle w:val="Answer"/>
        <w:ind w:left="1077"/>
        <w:rPr>
          <w:b/>
          <w:color w:val="FF0000"/>
        </w:rPr>
      </w:pPr>
    </w:p>
    <w:p w14:paraId="666B6647" w14:textId="77777777" w:rsidR="00D274B2" w:rsidRDefault="00D274B2" w:rsidP="00931FF3">
      <w:pPr>
        <w:pStyle w:val="ListParagraph"/>
      </w:pPr>
    </w:p>
    <w:p w14:paraId="413FA1E3" w14:textId="77777777" w:rsidR="00D274B2" w:rsidRDefault="00D274B2" w:rsidP="00D274B2">
      <w:pPr>
        <w:pStyle w:val="Answer"/>
        <w:numPr>
          <w:ilvl w:val="0"/>
          <w:numId w:val="35"/>
        </w:numPr>
      </w:pPr>
      <w:r>
        <w:t xml:space="preserve">Explain how clear, effective communication can prevent disputes arising. </w:t>
      </w:r>
    </w:p>
    <w:p w14:paraId="4132511D" w14:textId="77777777" w:rsidR="00D274B2" w:rsidRDefault="00D274B2" w:rsidP="000A1911">
      <w:pPr>
        <w:pStyle w:val="Answer"/>
      </w:pPr>
    </w:p>
    <w:p w14:paraId="425EA299" w14:textId="77777777" w:rsidR="00D274B2" w:rsidRDefault="00D274B2" w:rsidP="000A1911">
      <w:pPr>
        <w:pStyle w:val="Answer"/>
      </w:pPr>
    </w:p>
    <w:p w14:paraId="439091FC" w14:textId="77777777" w:rsidR="00D274B2" w:rsidRDefault="00D274B2" w:rsidP="000A1911">
      <w:pPr>
        <w:pStyle w:val="Answer"/>
      </w:pPr>
    </w:p>
    <w:p w14:paraId="1C3D588D" w14:textId="77777777" w:rsidR="00D274B2" w:rsidRDefault="00D274B2" w:rsidP="000A1911">
      <w:pPr>
        <w:pStyle w:val="Answer"/>
      </w:pPr>
    </w:p>
    <w:p w14:paraId="787AD131" w14:textId="77777777" w:rsidR="00D274B2" w:rsidRDefault="00D274B2" w:rsidP="00E45533">
      <w:pPr>
        <w:pStyle w:val="Answer"/>
        <w:ind w:left="1077"/>
      </w:pPr>
    </w:p>
    <w:p w14:paraId="1AB838F1" w14:textId="77777777" w:rsidR="00D274B2" w:rsidRDefault="00D274B2" w:rsidP="00FC166A"/>
    <w:p w14:paraId="286D3E02" w14:textId="77777777" w:rsidR="00D274B2" w:rsidRDefault="00D274B2" w:rsidP="00D274B2">
      <w:pPr>
        <w:pStyle w:val="Answer"/>
        <w:numPr>
          <w:ilvl w:val="0"/>
          <w:numId w:val="35"/>
        </w:numPr>
      </w:pPr>
      <w:r>
        <w:t>Suggest four skills a good negotiator should possess.</w:t>
      </w:r>
    </w:p>
    <w:p w14:paraId="01F09F02" w14:textId="77777777" w:rsidR="00D274B2" w:rsidRDefault="00D274B2" w:rsidP="000A1911">
      <w:pPr>
        <w:pStyle w:val="Answer"/>
      </w:pPr>
    </w:p>
    <w:p w14:paraId="0710BFC2" w14:textId="77777777" w:rsidR="00D274B2" w:rsidRDefault="00D274B2" w:rsidP="000A1911">
      <w:pPr>
        <w:pStyle w:val="Answer"/>
      </w:pPr>
    </w:p>
    <w:p w14:paraId="28993984" w14:textId="77777777" w:rsidR="00D274B2" w:rsidRDefault="00D274B2" w:rsidP="000A1911">
      <w:pPr>
        <w:pStyle w:val="Answer"/>
      </w:pPr>
    </w:p>
    <w:p w14:paraId="194044BA" w14:textId="77777777" w:rsidR="00D274B2" w:rsidRDefault="00D274B2" w:rsidP="000A1911">
      <w:pPr>
        <w:pStyle w:val="Answer"/>
      </w:pPr>
    </w:p>
    <w:p w14:paraId="51995E9C" w14:textId="77777777" w:rsidR="00D274B2" w:rsidRDefault="00D274B2" w:rsidP="007B2F82">
      <w:pPr>
        <w:pStyle w:val="Answer"/>
        <w:ind w:left="0"/>
      </w:pPr>
    </w:p>
    <w:p w14:paraId="03CF705D" w14:textId="77777777" w:rsidR="00D274B2" w:rsidRDefault="00D274B2" w:rsidP="00586E6F">
      <w:pPr>
        <w:pStyle w:val="ListParagraph"/>
      </w:pPr>
    </w:p>
    <w:p w14:paraId="481647F2" w14:textId="77777777" w:rsidR="00D274B2" w:rsidRDefault="00D274B2" w:rsidP="00D274B2">
      <w:pPr>
        <w:pStyle w:val="Answer"/>
        <w:numPr>
          <w:ilvl w:val="0"/>
          <w:numId w:val="35"/>
        </w:numPr>
      </w:pPr>
      <w:r>
        <w:t xml:space="preserve">Describe three examples of when negotiation takes place in the construction process. </w:t>
      </w:r>
    </w:p>
    <w:p w14:paraId="19D2F68B" w14:textId="77777777" w:rsidR="00D274B2" w:rsidRDefault="00D274B2" w:rsidP="00FC166A">
      <w:pPr>
        <w:pStyle w:val="Answer"/>
        <w:ind w:left="1077"/>
      </w:pPr>
    </w:p>
    <w:p w14:paraId="4D48EDFD" w14:textId="77777777" w:rsidR="00D274B2" w:rsidRDefault="00D274B2" w:rsidP="00FC166A">
      <w:pPr>
        <w:pStyle w:val="Answer"/>
        <w:ind w:left="1077"/>
      </w:pPr>
    </w:p>
    <w:p w14:paraId="01DEE54C" w14:textId="77777777" w:rsidR="00D274B2" w:rsidRDefault="00D274B2" w:rsidP="00FC166A">
      <w:pPr>
        <w:pStyle w:val="Answer"/>
        <w:ind w:left="1077"/>
      </w:pPr>
    </w:p>
    <w:p w14:paraId="5F0F34AD" w14:textId="77777777" w:rsidR="00D274B2" w:rsidRDefault="00D274B2" w:rsidP="00FC166A">
      <w:pPr>
        <w:pStyle w:val="Answer"/>
        <w:ind w:left="0"/>
      </w:pPr>
    </w:p>
    <w:p w14:paraId="6564C729" w14:textId="77777777" w:rsidR="00D274B2" w:rsidRDefault="00D274B2" w:rsidP="00586E6F">
      <w:pPr>
        <w:pStyle w:val="ListParagraph"/>
      </w:pPr>
    </w:p>
    <w:p w14:paraId="66395977" w14:textId="77777777" w:rsidR="00D274B2" w:rsidRDefault="00D274B2" w:rsidP="00586E6F">
      <w:pPr>
        <w:pStyle w:val="Answer"/>
      </w:pPr>
    </w:p>
    <w:p w14:paraId="412A27CF" w14:textId="77777777" w:rsidR="00D274B2" w:rsidRDefault="00D274B2" w:rsidP="00D8690F">
      <w:pPr>
        <w:pStyle w:val="Answer"/>
      </w:pPr>
    </w:p>
    <w:p w14:paraId="09461A87" w14:textId="77777777" w:rsidR="00D274B2" w:rsidRDefault="00D274B2" w:rsidP="00D8690F">
      <w:pPr>
        <w:pStyle w:val="Answer"/>
      </w:pPr>
      <w:r>
        <w:t xml:space="preserve"> </w:t>
      </w:r>
    </w:p>
    <w:p w14:paraId="617456DA" w14:textId="77777777" w:rsidR="00D274B2" w:rsidRDefault="00D274B2" w:rsidP="00D8690F">
      <w:pPr>
        <w:pStyle w:val="Answer"/>
      </w:pPr>
    </w:p>
    <w:p w14:paraId="4734D0AC" w14:textId="77777777" w:rsidR="00D274B2" w:rsidRDefault="00D274B2" w:rsidP="00D8690F">
      <w:pPr>
        <w:pStyle w:val="Answer"/>
      </w:pPr>
    </w:p>
    <w:p w14:paraId="50362A67" w14:textId="77777777" w:rsidR="00D274B2" w:rsidRDefault="00D274B2" w:rsidP="006E1028">
      <w:pPr>
        <w:pStyle w:val="Answer"/>
      </w:pPr>
    </w:p>
    <w:p w14:paraId="0EB54851" w14:textId="77777777" w:rsidR="00474F67" w:rsidRDefault="00474F67" w:rsidP="00474F67">
      <w:pPr>
        <w:rPr>
          <w:rFonts w:cs="Arial"/>
          <w:szCs w:val="22"/>
        </w:rPr>
      </w:pPr>
    </w:p>
    <w:p w14:paraId="5BA4141B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16B42" w14:textId="77777777" w:rsidR="00D274B2" w:rsidRDefault="00D274B2">
      <w:pPr>
        <w:spacing w:before="0" w:after="0"/>
      </w:pPr>
      <w:r>
        <w:separator/>
      </w:r>
    </w:p>
  </w:endnote>
  <w:endnote w:type="continuationSeparator" w:id="0">
    <w:p w14:paraId="6A2DD8CB" w14:textId="77777777" w:rsidR="00D274B2" w:rsidRDefault="00D274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46898" w14:textId="77777777" w:rsidR="00FF74CA" w:rsidRDefault="00FF74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92503" w14:textId="40CEF48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43CC203D" wp14:editId="1D95D244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FF74CA">
      <w:t xml:space="preserve">                </w:t>
    </w:r>
    <w:r w:rsidR="00FF74CA" w:rsidRPr="00FF74CA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1C741" w14:textId="77777777" w:rsidR="00FF74CA" w:rsidRDefault="00FF74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430FE" w14:textId="77777777" w:rsidR="00D274B2" w:rsidRDefault="00D274B2">
      <w:pPr>
        <w:spacing w:before="0" w:after="0"/>
      </w:pPr>
      <w:r>
        <w:separator/>
      </w:r>
    </w:p>
  </w:footnote>
  <w:footnote w:type="continuationSeparator" w:id="0">
    <w:p w14:paraId="5147577E" w14:textId="77777777" w:rsidR="00D274B2" w:rsidRDefault="00D274B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83AEE" w14:textId="77777777" w:rsidR="00FF74CA" w:rsidRDefault="00FF74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40EB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2946F75" wp14:editId="2384B66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68DC419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55600D5" wp14:editId="3F6AB1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CE9DC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A997F" w14:textId="77777777" w:rsidR="00FF74CA" w:rsidRDefault="00FF74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B2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274B2"/>
    <w:rsid w:val="00D56B82"/>
    <w:rsid w:val="00DA2485"/>
    <w:rsid w:val="00DE29A8"/>
    <w:rsid w:val="00E34B29"/>
    <w:rsid w:val="00F03E33"/>
    <w:rsid w:val="00F15749"/>
    <w:rsid w:val="00FD52DA"/>
    <w:rsid w:val="00FF2FC2"/>
    <w:rsid w:val="00FF74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12FA43"/>
  <w15:docId w15:val="{873FF6EC-533D-44E6-8D87-EFB85443E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27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18EF1-40F2-43DB-989C-77829AC29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AD85F0-B80D-4308-B2B7-9452C6145B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579BA9-DA9F-4145-A54D-0AA14ECAE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0</TotalTime>
  <Pages>2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2021-07-21T15:50:00Z</dcterms:created>
  <dcterms:modified xsi:type="dcterms:W3CDTF">2021-08-13T13:18:00Z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