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A4EF" w14:textId="77777777" w:rsidR="00581D63" w:rsidRDefault="00581D63" w:rsidP="00A61DFF">
      <w:pPr>
        <w:pStyle w:val="Unittitle"/>
        <w:rPr>
          <w:bCs/>
        </w:rPr>
      </w:pPr>
      <w:r>
        <w:t>9. Relationship management in construction</w:t>
      </w:r>
    </w:p>
    <w:p w14:paraId="22F84F99" w14:textId="77777777" w:rsidR="00581D63" w:rsidRDefault="00581D63" w:rsidP="00E119DC">
      <w:pPr>
        <w:pStyle w:val="Heading1"/>
      </w:pPr>
      <w:r>
        <w:t>Worksheet 12:</w:t>
      </w:r>
      <w:r w:rsidRPr="00692A45">
        <w:t xml:space="preserve"> </w:t>
      </w:r>
      <w:r>
        <w:t>Communication leaflet (leaner)</w:t>
      </w:r>
    </w:p>
    <w:p w14:paraId="2B127434" w14:textId="77777777" w:rsidR="00581D63" w:rsidRDefault="00581D63" w:rsidP="00BF5955">
      <w:r>
        <w:t xml:space="preserve">You are working as an assistant project manager for a construction company. Recently it has been identified that communication failings in the organisation are resulting in project delays and money loss. You have been tasked to create an information leaflet to promote the importance of good communication along with suggestions on methods that can be used to increase effective communication within the onsite construction team. </w:t>
      </w:r>
    </w:p>
    <w:p w14:paraId="7E00BDA3" w14:textId="77777777" w:rsidR="00581D63" w:rsidRDefault="00581D63" w:rsidP="00BF5955"/>
    <w:p w14:paraId="7D7812BE" w14:textId="77777777" w:rsidR="00581D63" w:rsidRDefault="00581D63" w:rsidP="00BF5955">
      <w:r>
        <w:t xml:space="preserve">Points to consider: </w:t>
      </w:r>
    </w:p>
    <w:p w14:paraId="0273FF09" w14:textId="77777777" w:rsidR="00581D63" w:rsidRDefault="00581D63" w:rsidP="00BF5955"/>
    <w:p w14:paraId="370BA10F" w14:textId="77777777" w:rsidR="00581D63" w:rsidRPr="00BF5955" w:rsidRDefault="00581D63" w:rsidP="00BF5955">
      <w:pPr>
        <w:rPr>
          <w:b/>
        </w:rPr>
      </w:pPr>
      <w:r w:rsidRPr="00BF5955">
        <w:rPr>
          <w:b/>
        </w:rPr>
        <w:t xml:space="preserve">Overview of the importance of communication </w:t>
      </w:r>
    </w:p>
    <w:p w14:paraId="542E9D68" w14:textId="77777777" w:rsidR="00581D63" w:rsidRPr="00BF5955" w:rsidRDefault="00581D63" w:rsidP="00BF5955">
      <w:pPr>
        <w:rPr>
          <w:b/>
        </w:rPr>
      </w:pPr>
      <w:r w:rsidRPr="00BF5955">
        <w:rPr>
          <w:b/>
        </w:rPr>
        <w:t xml:space="preserve">Forms of communication </w:t>
      </w:r>
    </w:p>
    <w:p w14:paraId="1B599146" w14:textId="77777777" w:rsidR="00581D63" w:rsidRPr="00BF5955" w:rsidRDefault="00581D63" w:rsidP="00BF5955">
      <w:pPr>
        <w:rPr>
          <w:b/>
        </w:rPr>
      </w:pPr>
      <w:r w:rsidRPr="00BF5955">
        <w:rPr>
          <w:b/>
        </w:rPr>
        <w:t xml:space="preserve">Methods of communication </w:t>
      </w:r>
    </w:p>
    <w:p w14:paraId="5626F2E2" w14:textId="77777777" w:rsidR="00581D63" w:rsidRPr="00BF5955" w:rsidRDefault="00581D63" w:rsidP="00BF5955">
      <w:pPr>
        <w:rPr>
          <w:b/>
        </w:rPr>
      </w:pPr>
      <w:r w:rsidRPr="00BF5955">
        <w:rPr>
          <w:b/>
        </w:rPr>
        <w:t xml:space="preserve">Verbal and non-verbal forms </w:t>
      </w:r>
    </w:p>
    <w:p w14:paraId="2F40BABE" w14:textId="77777777" w:rsidR="00581D63" w:rsidRDefault="00581D63" w:rsidP="00BF5955">
      <w:pPr>
        <w:rPr>
          <w:b/>
        </w:rPr>
      </w:pPr>
      <w:r w:rsidRPr="00BF5955">
        <w:rPr>
          <w:b/>
        </w:rPr>
        <w:t>Positive</w:t>
      </w:r>
      <w:r>
        <w:rPr>
          <w:b/>
        </w:rPr>
        <w:t xml:space="preserve"> and negative impacts of </w:t>
      </w:r>
      <w:r w:rsidRPr="00BF5955">
        <w:rPr>
          <w:b/>
        </w:rPr>
        <w:t xml:space="preserve">communication strategies </w:t>
      </w:r>
    </w:p>
    <w:p w14:paraId="6148E16A" w14:textId="77777777" w:rsidR="00581D63" w:rsidRDefault="00581D63" w:rsidP="00BF5955">
      <w:pPr>
        <w:rPr>
          <w:b/>
        </w:rPr>
      </w:pPr>
      <w:r>
        <w:rPr>
          <w:b/>
        </w:rPr>
        <w:t>Suggestions for the onsite team</w:t>
      </w:r>
    </w:p>
    <w:p w14:paraId="43FC89E8" w14:textId="77777777" w:rsidR="00581D63" w:rsidRPr="00FB28D2" w:rsidRDefault="00581D63" w:rsidP="00BF5955">
      <w:pPr>
        <w:rPr>
          <w:b/>
          <w:color w:val="FF0000"/>
        </w:rPr>
      </w:pPr>
    </w:p>
    <w:p w14:paraId="4A43606C" w14:textId="77777777" w:rsidR="00581D63" w:rsidRPr="00311274" w:rsidRDefault="00581D63" w:rsidP="003064C3">
      <w:pPr>
        <w:rPr>
          <w:bCs/>
        </w:rPr>
      </w:pPr>
      <w:r>
        <w:rPr>
          <w:bCs/>
        </w:rPr>
        <w:t>Timing: tutor’s discretion</w:t>
      </w:r>
    </w:p>
    <w:p w14:paraId="15D6F298" w14:textId="77777777" w:rsidR="00581D63" w:rsidRDefault="00581D63" w:rsidP="00BF5955"/>
    <w:p w14:paraId="72255F26" w14:textId="77777777" w:rsidR="00581D63" w:rsidRPr="00BF5955" w:rsidRDefault="00581D63" w:rsidP="00BF5955"/>
    <w:p w14:paraId="1EC01BE9" w14:textId="77777777" w:rsidR="00581D63" w:rsidRDefault="00581D63" w:rsidP="00B306A2">
      <w:pPr>
        <w:pStyle w:val="Answer"/>
      </w:pPr>
    </w:p>
    <w:p w14:paraId="4AFB6AB9" w14:textId="77777777" w:rsidR="00581D63" w:rsidRDefault="00581D63" w:rsidP="00BF5955">
      <w:pPr>
        <w:pStyle w:val="Answer"/>
        <w:ind w:left="0"/>
      </w:pPr>
    </w:p>
    <w:p w14:paraId="2A3A1413" w14:textId="77777777" w:rsidR="00581D63" w:rsidRDefault="00581D63" w:rsidP="00942E7D">
      <w:pPr>
        <w:pStyle w:val="Answer"/>
      </w:pPr>
    </w:p>
    <w:p w14:paraId="1120E0B7" w14:textId="77777777" w:rsidR="00581D63" w:rsidRDefault="00581D63" w:rsidP="00D8690F">
      <w:pPr>
        <w:pStyle w:val="Answer"/>
      </w:pPr>
      <w:r>
        <w:t xml:space="preserve"> </w:t>
      </w:r>
    </w:p>
    <w:p w14:paraId="35598EB8" w14:textId="77777777" w:rsidR="00581D63" w:rsidRDefault="00581D63" w:rsidP="00D8690F">
      <w:pPr>
        <w:pStyle w:val="Answer"/>
      </w:pPr>
    </w:p>
    <w:p w14:paraId="47C4F233" w14:textId="77777777" w:rsidR="00581D63" w:rsidRDefault="00581D63" w:rsidP="00D8690F">
      <w:pPr>
        <w:pStyle w:val="Answer"/>
      </w:pPr>
    </w:p>
    <w:p w14:paraId="698C61B2" w14:textId="77777777" w:rsidR="00581D63" w:rsidRDefault="00581D63" w:rsidP="006E1028">
      <w:pPr>
        <w:pStyle w:val="Answer"/>
      </w:pPr>
    </w:p>
    <w:p w14:paraId="1B0D9013" w14:textId="77777777" w:rsidR="00474F67" w:rsidRDefault="00474F67" w:rsidP="00474F67">
      <w:pPr>
        <w:rPr>
          <w:rFonts w:cs="Arial"/>
          <w:szCs w:val="22"/>
        </w:rPr>
      </w:pPr>
    </w:p>
    <w:p w14:paraId="725CF6D3"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32E0" w14:textId="77777777" w:rsidR="00581D63" w:rsidRDefault="00581D63">
      <w:pPr>
        <w:spacing w:before="0" w:after="0"/>
      </w:pPr>
      <w:r>
        <w:separator/>
      </w:r>
    </w:p>
  </w:endnote>
  <w:endnote w:type="continuationSeparator" w:id="0">
    <w:p w14:paraId="6CB4BC7E" w14:textId="77777777" w:rsidR="00581D63" w:rsidRDefault="00581D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80C17" w14:textId="77777777" w:rsidR="003B7B28" w:rsidRDefault="003B7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7E08C" w14:textId="08361027"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752" behindDoc="1" locked="0" layoutInCell="1" allowOverlap="1" wp14:anchorId="39530F5B" wp14:editId="4F171AB4">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3B7B28">
      <w:t xml:space="preserve">            </w:t>
    </w:r>
    <w:r w:rsidR="003B7B28" w:rsidRPr="003B7B28">
      <w:t>© 2021 City and Guilds of London Institute.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337A3" w14:textId="77777777" w:rsidR="003B7B28" w:rsidRDefault="003B7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F941" w14:textId="77777777" w:rsidR="00581D63" w:rsidRDefault="00581D63">
      <w:pPr>
        <w:spacing w:before="0" w:after="0"/>
      </w:pPr>
      <w:r>
        <w:separator/>
      </w:r>
    </w:p>
  </w:footnote>
  <w:footnote w:type="continuationSeparator" w:id="0">
    <w:p w14:paraId="5A59C904" w14:textId="77777777" w:rsidR="00581D63" w:rsidRDefault="00581D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5C84" w14:textId="77777777" w:rsidR="003B7B28" w:rsidRDefault="003B7B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E916" w14:textId="77777777" w:rsidR="00F03E33" w:rsidRPr="00043213" w:rsidRDefault="00406AD7"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7A76D694" wp14:editId="3C12F077">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F03E33" w:rsidRPr="00043213">
      <w:rPr>
        <w:sz w:val="24"/>
      </w:rPr>
      <w:br/>
    </w:r>
    <w:r w:rsidR="00F03E33" w:rsidRPr="00043213">
      <w:rPr>
        <w:b/>
        <w:bCs/>
        <w:sz w:val="24"/>
      </w:rPr>
      <w:t>Construction</w:t>
    </w:r>
    <w:r w:rsidR="00043213" w:rsidRPr="00043213">
      <w:rPr>
        <w:b/>
        <w:bCs/>
        <w:sz w:val="24"/>
      </w:rPr>
      <w:t>: Onsite Construction (Level 3)</w:t>
    </w:r>
  </w:p>
  <w:p w14:paraId="0BC1CF55" w14:textId="77777777"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5680" behindDoc="0" locked="1" layoutInCell="1" allowOverlap="1" wp14:anchorId="3D9FD315" wp14:editId="37719BE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1DEAEB"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146A" w14:textId="77777777" w:rsidR="003B7B28" w:rsidRDefault="003B7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D63"/>
    <w:rsid w:val="000033BD"/>
    <w:rsid w:val="00043213"/>
    <w:rsid w:val="00082C62"/>
    <w:rsid w:val="000B231F"/>
    <w:rsid w:val="000E194B"/>
    <w:rsid w:val="00110217"/>
    <w:rsid w:val="00152AC3"/>
    <w:rsid w:val="00156AF3"/>
    <w:rsid w:val="0019491D"/>
    <w:rsid w:val="001B1C2E"/>
    <w:rsid w:val="001F74AD"/>
    <w:rsid w:val="002D07A8"/>
    <w:rsid w:val="0034017A"/>
    <w:rsid w:val="003405EA"/>
    <w:rsid w:val="003B7B28"/>
    <w:rsid w:val="003F6A42"/>
    <w:rsid w:val="00404B31"/>
    <w:rsid w:val="00406AD7"/>
    <w:rsid w:val="00443B2E"/>
    <w:rsid w:val="00474F67"/>
    <w:rsid w:val="0048500D"/>
    <w:rsid w:val="00524E1B"/>
    <w:rsid w:val="00581D63"/>
    <w:rsid w:val="006135C0"/>
    <w:rsid w:val="006642FD"/>
    <w:rsid w:val="006807B0"/>
    <w:rsid w:val="00691B95"/>
    <w:rsid w:val="006B798A"/>
    <w:rsid w:val="006D3AA3"/>
    <w:rsid w:val="006D4994"/>
    <w:rsid w:val="006E1028"/>
    <w:rsid w:val="006E19C2"/>
    <w:rsid w:val="006F7BAF"/>
    <w:rsid w:val="0077296E"/>
    <w:rsid w:val="00797FA7"/>
    <w:rsid w:val="008C1F1C"/>
    <w:rsid w:val="009975A0"/>
    <w:rsid w:val="009C5C6E"/>
    <w:rsid w:val="009F580B"/>
    <w:rsid w:val="00A2454C"/>
    <w:rsid w:val="00AE245C"/>
    <w:rsid w:val="00B054EC"/>
    <w:rsid w:val="00BE2C21"/>
    <w:rsid w:val="00C01D20"/>
    <w:rsid w:val="00C202BF"/>
    <w:rsid w:val="00C858D7"/>
    <w:rsid w:val="00CF2659"/>
    <w:rsid w:val="00D073BC"/>
    <w:rsid w:val="00D56B82"/>
    <w:rsid w:val="00DA2485"/>
    <w:rsid w:val="00DE29A8"/>
    <w:rsid w:val="00E34B29"/>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3C7431"/>
  <w15:docId w15:val="{FBFD5F46-C415-4011-B570-FD7348D09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1501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03D79-D606-4841-8C49-C6818F1427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7286B1-BD12-49FB-978D-F85740F09F71}">
  <ds:schemaRefs>
    <ds:schemaRef ds:uri="http://schemas.microsoft.com/sharepoint/v3/contenttype/forms"/>
  </ds:schemaRefs>
</ds:datastoreItem>
</file>

<file path=customXml/itemProps3.xml><?xml version="1.0" encoding="utf-8"?>
<ds:datastoreItem xmlns:ds="http://schemas.openxmlformats.org/officeDocument/2006/customXml" ds:itemID="{2C0482DF-E9D6-46A7-B22A-57DA3300D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WS Tutor Construction</Template>
  <TotalTime>1</TotalTime>
  <Pages>1</Pages>
  <Words>118</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2021-07-21T15:51:00Z</dcterms:created>
  <dcterms:modified xsi:type="dcterms:W3CDTF">2021-08-13T13:20:00Z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