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5AC87" w14:textId="77777777" w:rsidR="008F16A2" w:rsidRDefault="008F16A2" w:rsidP="00E56E06">
      <w:pPr>
        <w:pStyle w:val="Unittitle"/>
        <w:rPr>
          <w:bCs/>
        </w:rPr>
      </w:pPr>
      <w:r>
        <w:t>9. Relationship management in construction</w:t>
      </w:r>
    </w:p>
    <w:p w14:paraId="31A85B76" w14:textId="77777777" w:rsidR="008F16A2" w:rsidRDefault="008F16A2" w:rsidP="00E119DC">
      <w:pPr>
        <w:pStyle w:val="Heading1"/>
      </w:pPr>
      <w:r>
        <w:t>Worksheet 12</w:t>
      </w:r>
      <w:r w:rsidRPr="00692A45">
        <w:t xml:space="preserve">: </w:t>
      </w:r>
      <w:r>
        <w:t>Communication leaflet (tutor)</w:t>
      </w:r>
    </w:p>
    <w:p w14:paraId="22C97BFD" w14:textId="77777777" w:rsidR="008F16A2" w:rsidRDefault="008F16A2" w:rsidP="00BF5955">
      <w:r>
        <w:t xml:space="preserve">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increase effective communication within the onsite construction team. </w:t>
      </w:r>
    </w:p>
    <w:p w14:paraId="26A65348" w14:textId="77777777" w:rsidR="008F16A2" w:rsidRDefault="008F16A2" w:rsidP="00BF5955"/>
    <w:p w14:paraId="55D5B7BD" w14:textId="77777777" w:rsidR="008F16A2" w:rsidRDefault="008F16A2" w:rsidP="00BF5955">
      <w:r>
        <w:t xml:space="preserve">Points to consider: </w:t>
      </w:r>
    </w:p>
    <w:p w14:paraId="02F6AB8D" w14:textId="77777777" w:rsidR="008F16A2" w:rsidRDefault="008F16A2" w:rsidP="00BF5955"/>
    <w:p w14:paraId="4C1FE430" w14:textId="77777777" w:rsidR="008F16A2" w:rsidRPr="00BF5955" w:rsidRDefault="008F16A2" w:rsidP="00BF5955">
      <w:pPr>
        <w:rPr>
          <w:b/>
        </w:rPr>
      </w:pPr>
      <w:r w:rsidRPr="00BF5955">
        <w:rPr>
          <w:b/>
        </w:rPr>
        <w:t xml:space="preserve">Overview of the importance of communication </w:t>
      </w:r>
    </w:p>
    <w:p w14:paraId="7E81E678" w14:textId="77777777" w:rsidR="008F16A2" w:rsidRPr="00BF5955" w:rsidRDefault="008F16A2" w:rsidP="00BF5955">
      <w:pPr>
        <w:rPr>
          <w:b/>
        </w:rPr>
      </w:pPr>
      <w:r w:rsidRPr="00BF5955">
        <w:rPr>
          <w:b/>
        </w:rPr>
        <w:t xml:space="preserve">Forms of communication </w:t>
      </w:r>
    </w:p>
    <w:p w14:paraId="5873830D" w14:textId="77777777" w:rsidR="008F16A2" w:rsidRPr="00BF5955" w:rsidRDefault="008F16A2" w:rsidP="00BF5955">
      <w:pPr>
        <w:rPr>
          <w:b/>
        </w:rPr>
      </w:pPr>
      <w:r w:rsidRPr="00BF5955">
        <w:rPr>
          <w:b/>
        </w:rPr>
        <w:t xml:space="preserve">Methods of communication </w:t>
      </w:r>
    </w:p>
    <w:p w14:paraId="6277747E" w14:textId="77777777" w:rsidR="008F16A2" w:rsidRPr="00BF5955" w:rsidRDefault="008F16A2" w:rsidP="00BF5955">
      <w:pPr>
        <w:rPr>
          <w:b/>
        </w:rPr>
      </w:pPr>
      <w:r w:rsidRPr="00BF5955">
        <w:rPr>
          <w:b/>
        </w:rPr>
        <w:t xml:space="preserve">Verbal and non-verbal forms </w:t>
      </w:r>
    </w:p>
    <w:p w14:paraId="1BBCFFC2" w14:textId="77777777" w:rsidR="008F16A2" w:rsidRDefault="008F16A2" w:rsidP="00BF5955">
      <w:pPr>
        <w:rPr>
          <w:b/>
        </w:rPr>
      </w:pPr>
      <w:r w:rsidRPr="00BF5955">
        <w:rPr>
          <w:b/>
        </w:rPr>
        <w:t>Positive</w:t>
      </w:r>
      <w:r>
        <w:rPr>
          <w:b/>
        </w:rPr>
        <w:t xml:space="preserve"> and negative impacts of </w:t>
      </w:r>
      <w:r w:rsidRPr="00BF5955">
        <w:rPr>
          <w:b/>
        </w:rPr>
        <w:t xml:space="preserve">communication strategies </w:t>
      </w:r>
    </w:p>
    <w:p w14:paraId="3CAC843A" w14:textId="77777777" w:rsidR="008F16A2" w:rsidRDefault="008F16A2" w:rsidP="00BF5955">
      <w:pPr>
        <w:rPr>
          <w:b/>
        </w:rPr>
      </w:pPr>
      <w:r>
        <w:rPr>
          <w:b/>
        </w:rPr>
        <w:t>Suggestions for the onsite team</w:t>
      </w:r>
    </w:p>
    <w:p w14:paraId="41597B3D" w14:textId="77777777" w:rsidR="008F16A2" w:rsidRDefault="008F16A2" w:rsidP="00BF5955">
      <w:pPr>
        <w:rPr>
          <w:bCs/>
        </w:rPr>
      </w:pPr>
    </w:p>
    <w:p w14:paraId="20D9A8A8" w14:textId="77777777" w:rsidR="008F16A2" w:rsidRPr="00311274" w:rsidRDefault="008F16A2" w:rsidP="00BF5955">
      <w:pPr>
        <w:rPr>
          <w:bCs/>
        </w:rPr>
      </w:pPr>
      <w:r>
        <w:rPr>
          <w:bCs/>
        </w:rPr>
        <w:t>Timing: tutor’s discretion</w:t>
      </w:r>
    </w:p>
    <w:p w14:paraId="5927F22C" w14:textId="77777777" w:rsidR="008F16A2" w:rsidRPr="00FB28D2" w:rsidRDefault="008F16A2" w:rsidP="00BF5955">
      <w:pPr>
        <w:rPr>
          <w:b/>
          <w:color w:val="FF0000"/>
        </w:rPr>
      </w:pPr>
    </w:p>
    <w:p w14:paraId="6C826437" w14:textId="77777777" w:rsidR="008F16A2" w:rsidRPr="00FB28D2" w:rsidRDefault="008F16A2" w:rsidP="00BF5955">
      <w:pPr>
        <w:rPr>
          <w:b/>
          <w:color w:val="FF0000"/>
        </w:rPr>
      </w:pPr>
      <w:r w:rsidRPr="00FB28D2">
        <w:rPr>
          <w:b/>
          <w:color w:val="FF0000"/>
        </w:rPr>
        <w:t>Learners should create a well presented</w:t>
      </w:r>
      <w:r>
        <w:rPr>
          <w:b/>
          <w:color w:val="FF0000"/>
        </w:rPr>
        <w:t>,</w:t>
      </w:r>
      <w:r w:rsidRPr="00FB28D2">
        <w:rPr>
          <w:b/>
          <w:color w:val="FF0000"/>
        </w:rPr>
        <w:t xml:space="preserve"> informative submission that could be used as an information leaflet to improve communication in the organisation. Learners should focus on communication methods used onsite between management, subcontractors and the directly employed workforce. </w:t>
      </w:r>
    </w:p>
    <w:p w14:paraId="614B70D7" w14:textId="77777777" w:rsidR="008F16A2" w:rsidRPr="006B6E4B" w:rsidRDefault="008F16A2" w:rsidP="00BF5955">
      <w:pPr>
        <w:rPr>
          <w:b/>
          <w:bCs/>
          <w:color w:val="FF0000"/>
        </w:rPr>
      </w:pPr>
    </w:p>
    <w:p w14:paraId="2634C073" w14:textId="77777777" w:rsidR="008F16A2" w:rsidRPr="006B6E4B" w:rsidRDefault="008F16A2" w:rsidP="006B6E4B">
      <w:pPr>
        <w:pStyle w:val="Answer"/>
        <w:ind w:left="0"/>
        <w:rPr>
          <w:b/>
          <w:bCs/>
          <w:color w:val="FF0000"/>
        </w:rPr>
      </w:pPr>
      <w:r w:rsidRPr="006B6E4B">
        <w:rPr>
          <w:b/>
          <w:bCs/>
          <w:color w:val="FF0000"/>
        </w:rPr>
        <w:t>Working scenarios could be used here to create</w:t>
      </w:r>
      <w:r>
        <w:rPr>
          <w:b/>
          <w:bCs/>
          <w:color w:val="FF0000"/>
        </w:rPr>
        <w:t xml:space="preserve"> a</w:t>
      </w:r>
      <w:r w:rsidRPr="006B6E4B">
        <w:rPr>
          <w:b/>
          <w:bCs/>
          <w:color w:val="FF0000"/>
        </w:rPr>
        <w:t xml:space="preserve"> role</w:t>
      </w:r>
      <w:r>
        <w:rPr>
          <w:b/>
          <w:bCs/>
          <w:color w:val="FF0000"/>
        </w:rPr>
        <w:t>-</w:t>
      </w:r>
      <w:r w:rsidRPr="006B6E4B">
        <w:rPr>
          <w:b/>
          <w:bCs/>
          <w:color w:val="FF0000"/>
        </w:rPr>
        <w:t>play task</w:t>
      </w:r>
      <w:r>
        <w:rPr>
          <w:b/>
          <w:bCs/>
          <w:color w:val="FF0000"/>
        </w:rPr>
        <w:t>,</w:t>
      </w:r>
      <w:r w:rsidRPr="006B6E4B">
        <w:rPr>
          <w:b/>
          <w:bCs/>
          <w:color w:val="FF0000"/>
        </w:rPr>
        <w:t xml:space="preserve"> </w:t>
      </w:r>
      <w:proofErr w:type="gramStart"/>
      <w:r w:rsidRPr="006B6E4B">
        <w:rPr>
          <w:b/>
          <w:bCs/>
          <w:color w:val="FF0000"/>
        </w:rPr>
        <w:t>eg</w:t>
      </w:r>
      <w:proofErr w:type="gramEnd"/>
      <w:r w:rsidRPr="006B6E4B">
        <w:rPr>
          <w:b/>
          <w:bCs/>
          <w:color w:val="FF0000"/>
        </w:rPr>
        <w:t xml:space="preserve"> </w:t>
      </w:r>
      <w:r>
        <w:rPr>
          <w:b/>
          <w:bCs/>
          <w:color w:val="FF0000"/>
        </w:rPr>
        <w:t>m</w:t>
      </w:r>
      <w:r w:rsidRPr="006B6E4B">
        <w:rPr>
          <w:b/>
          <w:bCs/>
          <w:color w:val="FF0000"/>
        </w:rPr>
        <w:t xml:space="preserve">anager and </w:t>
      </w:r>
      <w:r>
        <w:rPr>
          <w:b/>
          <w:bCs/>
          <w:color w:val="FF0000"/>
        </w:rPr>
        <w:t>d</w:t>
      </w:r>
      <w:r w:rsidRPr="006B6E4B">
        <w:rPr>
          <w:b/>
          <w:bCs/>
          <w:color w:val="FF0000"/>
        </w:rPr>
        <w:t>isgruntled employee onsite. Learners could explore resolution techniques and strategies</w:t>
      </w:r>
      <w:r>
        <w:rPr>
          <w:b/>
          <w:bCs/>
          <w:color w:val="FF0000"/>
        </w:rPr>
        <w:t>.</w:t>
      </w:r>
      <w:r w:rsidRPr="006B6E4B">
        <w:rPr>
          <w:b/>
          <w:bCs/>
          <w:color w:val="FF0000"/>
        </w:rPr>
        <w:t xml:space="preserve"> </w:t>
      </w:r>
    </w:p>
    <w:p w14:paraId="50C7B52C" w14:textId="77777777" w:rsidR="008F16A2" w:rsidRDefault="008F16A2" w:rsidP="00D8690F">
      <w:pPr>
        <w:pStyle w:val="Answer"/>
      </w:pPr>
    </w:p>
    <w:p w14:paraId="187E3812" w14:textId="77777777" w:rsidR="008F16A2" w:rsidRDefault="008F16A2" w:rsidP="00D8690F">
      <w:pPr>
        <w:pStyle w:val="Answer"/>
      </w:pPr>
    </w:p>
    <w:p w14:paraId="3D39D146" w14:textId="77777777" w:rsidR="008F16A2" w:rsidRDefault="008F16A2" w:rsidP="006E1028">
      <w:pPr>
        <w:pStyle w:val="Answer"/>
      </w:pPr>
    </w:p>
    <w:p w14:paraId="5932C832" w14:textId="77777777" w:rsidR="00474F67" w:rsidRDefault="00474F67" w:rsidP="00474F67">
      <w:pPr>
        <w:rPr>
          <w:rFonts w:cs="Arial"/>
          <w:szCs w:val="22"/>
        </w:rPr>
      </w:pPr>
    </w:p>
    <w:p w14:paraId="0C3704F4"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8B192" w14:textId="77777777" w:rsidR="008F16A2" w:rsidRDefault="008F16A2">
      <w:pPr>
        <w:spacing w:before="0" w:after="0"/>
      </w:pPr>
      <w:r>
        <w:separator/>
      </w:r>
    </w:p>
  </w:endnote>
  <w:endnote w:type="continuationSeparator" w:id="0">
    <w:p w14:paraId="4BDD1BDC" w14:textId="77777777" w:rsidR="008F16A2" w:rsidRDefault="008F16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14041" w14:textId="77777777" w:rsidR="0051310D" w:rsidRDefault="00513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E2BAF" w14:textId="6A2AF6A6"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752" behindDoc="1" locked="0" layoutInCell="1" allowOverlap="1" wp14:anchorId="7BBE55E8" wp14:editId="751BB7FC">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51310D">
      <w:t xml:space="preserve">                  </w:t>
    </w:r>
    <w:r w:rsidR="0051310D" w:rsidRPr="0051310D">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755E" w14:textId="77777777" w:rsidR="0051310D" w:rsidRDefault="00513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5AF80" w14:textId="77777777" w:rsidR="008F16A2" w:rsidRDefault="008F16A2">
      <w:pPr>
        <w:spacing w:before="0" w:after="0"/>
      </w:pPr>
      <w:r>
        <w:separator/>
      </w:r>
    </w:p>
  </w:footnote>
  <w:footnote w:type="continuationSeparator" w:id="0">
    <w:p w14:paraId="71C0B100" w14:textId="77777777" w:rsidR="008F16A2" w:rsidRDefault="008F16A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5292" w14:textId="77777777" w:rsidR="0051310D" w:rsidRDefault="00513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B560" w14:textId="77777777" w:rsidR="00F03E33" w:rsidRPr="00043213" w:rsidRDefault="00406AD7"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6C6B52AC" wp14:editId="6C4F805A">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p>
  <w:p w14:paraId="1A76FE51" w14:textId="77777777"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5680" behindDoc="0" locked="1" layoutInCell="1" allowOverlap="1" wp14:anchorId="40FBDDE1" wp14:editId="197BCAD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0A04F1"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B788" w14:textId="77777777" w:rsidR="0051310D" w:rsidRDefault="0051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6A2"/>
    <w:rsid w:val="000033BD"/>
    <w:rsid w:val="00043213"/>
    <w:rsid w:val="00082C62"/>
    <w:rsid w:val="000B231F"/>
    <w:rsid w:val="000E194B"/>
    <w:rsid w:val="00110217"/>
    <w:rsid w:val="00152AC3"/>
    <w:rsid w:val="00156AF3"/>
    <w:rsid w:val="0019491D"/>
    <w:rsid w:val="001B1C2E"/>
    <w:rsid w:val="001F74AD"/>
    <w:rsid w:val="002D07A8"/>
    <w:rsid w:val="0034017A"/>
    <w:rsid w:val="003405EA"/>
    <w:rsid w:val="003F6A42"/>
    <w:rsid w:val="00404B31"/>
    <w:rsid w:val="00406AD7"/>
    <w:rsid w:val="00443B2E"/>
    <w:rsid w:val="00474F67"/>
    <w:rsid w:val="0048500D"/>
    <w:rsid w:val="0051310D"/>
    <w:rsid w:val="00524E1B"/>
    <w:rsid w:val="006135C0"/>
    <w:rsid w:val="006642FD"/>
    <w:rsid w:val="006807B0"/>
    <w:rsid w:val="00691B95"/>
    <w:rsid w:val="006B798A"/>
    <w:rsid w:val="006D3AA3"/>
    <w:rsid w:val="006D4994"/>
    <w:rsid w:val="006E1028"/>
    <w:rsid w:val="006E19C2"/>
    <w:rsid w:val="006F7BAF"/>
    <w:rsid w:val="0077296E"/>
    <w:rsid w:val="00797FA7"/>
    <w:rsid w:val="008C1F1C"/>
    <w:rsid w:val="008F16A2"/>
    <w:rsid w:val="009975A0"/>
    <w:rsid w:val="009C5C6E"/>
    <w:rsid w:val="009F580B"/>
    <w:rsid w:val="00A2454C"/>
    <w:rsid w:val="00AE245C"/>
    <w:rsid w:val="00B054EC"/>
    <w:rsid w:val="00BE2C21"/>
    <w:rsid w:val="00C01D20"/>
    <w:rsid w:val="00C202BF"/>
    <w:rsid w:val="00C858D7"/>
    <w:rsid w:val="00CF2659"/>
    <w:rsid w:val="00D073BC"/>
    <w:rsid w:val="00D56B82"/>
    <w:rsid w:val="00DA2485"/>
    <w:rsid w:val="00DE29A8"/>
    <w:rsid w:val="00E34B29"/>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11C42A"/>
  <w15:docId w15:val="{C37C779B-BE95-4894-B815-B96007CC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3018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43D4-1D89-421B-8705-3147BCF3F8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86F98A-4549-43AD-945C-C41F8457355B}">
  <ds:schemaRefs>
    <ds:schemaRef ds:uri="http://schemas.microsoft.com/sharepoint/v3/contenttype/forms"/>
  </ds:schemaRefs>
</ds:datastoreItem>
</file>

<file path=customXml/itemProps3.xml><?xml version="1.0" encoding="utf-8"?>
<ds:datastoreItem xmlns:ds="http://schemas.openxmlformats.org/officeDocument/2006/customXml" ds:itemID="{64130E79-34BF-4762-BBF5-236008733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Construction</Template>
  <TotalTime>4</TotalTime>
  <Pages>1</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2021-07-21T15:52:00Z</dcterms:created>
  <dcterms:modified xsi:type="dcterms:W3CDTF">2021-08-13T13:25:00Z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