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F17AC" w14:textId="77777777" w:rsidR="009C2F9E" w:rsidRDefault="009C2F9E" w:rsidP="00E513B9">
      <w:pPr>
        <w:pStyle w:val="Unittitle"/>
        <w:rPr>
          <w:bCs/>
        </w:rPr>
      </w:pPr>
      <w:r>
        <w:t>9. Relationship management in construction</w:t>
      </w:r>
    </w:p>
    <w:p w14:paraId="169C091D" w14:textId="77777777" w:rsidR="009C2F9E" w:rsidRPr="00155E6A" w:rsidRDefault="009C2F9E" w:rsidP="00E119DC">
      <w:pPr>
        <w:pStyle w:val="Heading1"/>
        <w:rPr>
          <w:color w:val="FF0000"/>
        </w:rPr>
      </w:pPr>
      <w:r>
        <w:t>Worksheet 13</w:t>
      </w:r>
      <w:r w:rsidRPr="00692A45">
        <w:t xml:space="preserve">: </w:t>
      </w:r>
      <w:r>
        <w:t xml:space="preserve">Communication (learner) </w:t>
      </w:r>
    </w:p>
    <w:p w14:paraId="7B16591A" w14:textId="77777777" w:rsidR="009C2F9E" w:rsidRDefault="009C2F9E" w:rsidP="00FB68BC">
      <w:pPr>
        <w:pStyle w:val="Answer"/>
        <w:ind w:left="0"/>
      </w:pPr>
    </w:p>
    <w:p w14:paraId="236523CC" w14:textId="77777777" w:rsidR="009C2F9E" w:rsidRDefault="009C2F9E" w:rsidP="00FB68BC">
      <w:pPr>
        <w:pStyle w:val="Answer"/>
        <w:ind w:left="0"/>
      </w:pPr>
    </w:p>
    <w:p w14:paraId="7A1B0B91" w14:textId="77777777" w:rsidR="009C2F9E" w:rsidRDefault="009C2F9E" w:rsidP="009C2F9E">
      <w:pPr>
        <w:pStyle w:val="Answer"/>
        <w:numPr>
          <w:ilvl w:val="0"/>
          <w:numId w:val="35"/>
        </w:numPr>
        <w:ind w:left="720"/>
      </w:pPr>
      <w:r>
        <w:t xml:space="preserve">Explain the benefits of clear, effective communication for a construction project. </w:t>
      </w:r>
    </w:p>
    <w:p w14:paraId="7A97BE4C" w14:textId="77777777" w:rsidR="009C2F9E" w:rsidRDefault="009C2F9E" w:rsidP="00B33C7C">
      <w:pPr>
        <w:pStyle w:val="Answer"/>
      </w:pPr>
    </w:p>
    <w:p w14:paraId="2A6C56EE" w14:textId="77777777" w:rsidR="009C2F9E" w:rsidRDefault="009C2F9E" w:rsidP="00B33C7C">
      <w:pPr>
        <w:pStyle w:val="Answer"/>
      </w:pPr>
    </w:p>
    <w:p w14:paraId="194FC2E7" w14:textId="77777777" w:rsidR="009C2F9E" w:rsidRDefault="009C2F9E" w:rsidP="00FB68BC">
      <w:pPr>
        <w:pStyle w:val="Answer"/>
      </w:pPr>
    </w:p>
    <w:p w14:paraId="23F4D49D" w14:textId="77777777" w:rsidR="009C2F9E" w:rsidRDefault="009C2F9E" w:rsidP="00FB68BC">
      <w:pPr>
        <w:pStyle w:val="Answer"/>
      </w:pPr>
    </w:p>
    <w:p w14:paraId="028D4376" w14:textId="77777777" w:rsidR="009C2F9E" w:rsidRDefault="009C2F9E" w:rsidP="00FB68BC">
      <w:pPr>
        <w:pStyle w:val="Answer"/>
        <w:ind w:left="0"/>
      </w:pPr>
    </w:p>
    <w:p w14:paraId="0061B0BB" w14:textId="77777777" w:rsidR="009C2F9E" w:rsidRDefault="009C2F9E" w:rsidP="009C2F9E">
      <w:pPr>
        <w:pStyle w:val="Answer"/>
        <w:numPr>
          <w:ilvl w:val="0"/>
          <w:numId w:val="35"/>
        </w:numPr>
        <w:ind w:left="720"/>
      </w:pPr>
      <w:r>
        <w:t>Explain four methods of communication and how they are used in the industry.</w:t>
      </w:r>
    </w:p>
    <w:p w14:paraId="3EC5A584" w14:textId="77777777" w:rsidR="009C2F9E" w:rsidRDefault="009C2F9E" w:rsidP="00B33C7C">
      <w:pPr>
        <w:pStyle w:val="Answer"/>
      </w:pPr>
    </w:p>
    <w:p w14:paraId="3F6B908A" w14:textId="77777777" w:rsidR="009C2F9E" w:rsidRDefault="009C2F9E" w:rsidP="00B33C7C">
      <w:pPr>
        <w:pStyle w:val="Answer"/>
      </w:pPr>
    </w:p>
    <w:p w14:paraId="1C94D4AD" w14:textId="77777777" w:rsidR="009C2F9E" w:rsidRDefault="009C2F9E" w:rsidP="00FB68BC">
      <w:pPr>
        <w:pStyle w:val="Answer"/>
      </w:pPr>
    </w:p>
    <w:p w14:paraId="14AFC2D2" w14:textId="77777777" w:rsidR="009C2F9E" w:rsidRDefault="009C2F9E" w:rsidP="00FB68BC">
      <w:pPr>
        <w:pStyle w:val="Answer"/>
      </w:pPr>
      <w:r>
        <w:t xml:space="preserve"> </w:t>
      </w:r>
    </w:p>
    <w:p w14:paraId="35D1C131" w14:textId="77777777" w:rsidR="009C2F9E" w:rsidRDefault="009C2F9E" w:rsidP="00FB68BC">
      <w:pPr>
        <w:pStyle w:val="ListParagraph"/>
        <w:ind w:left="363"/>
      </w:pPr>
    </w:p>
    <w:p w14:paraId="4AED328B" w14:textId="77777777" w:rsidR="009C2F9E" w:rsidRDefault="009C2F9E" w:rsidP="009C2F9E">
      <w:pPr>
        <w:pStyle w:val="Answer"/>
        <w:numPr>
          <w:ilvl w:val="0"/>
          <w:numId w:val="35"/>
        </w:numPr>
        <w:ind w:left="720"/>
      </w:pPr>
      <w:r>
        <w:t>Provide examples of formal and informal communication methods.</w:t>
      </w:r>
    </w:p>
    <w:p w14:paraId="08B8CBC0" w14:textId="77777777" w:rsidR="009C2F9E" w:rsidRDefault="009C2F9E" w:rsidP="00B33C7C">
      <w:pPr>
        <w:pStyle w:val="Answer"/>
      </w:pPr>
    </w:p>
    <w:p w14:paraId="346D42A4" w14:textId="77777777" w:rsidR="009C2F9E" w:rsidRDefault="009C2F9E" w:rsidP="00B33C7C">
      <w:pPr>
        <w:pStyle w:val="Answer"/>
      </w:pPr>
    </w:p>
    <w:p w14:paraId="5EA268C4" w14:textId="77777777" w:rsidR="009C2F9E" w:rsidRDefault="009C2F9E" w:rsidP="00FB68BC">
      <w:pPr>
        <w:pStyle w:val="Answer"/>
      </w:pPr>
    </w:p>
    <w:p w14:paraId="179A0338" w14:textId="77777777" w:rsidR="009C2F9E" w:rsidRDefault="009C2F9E" w:rsidP="00FB68BC">
      <w:pPr>
        <w:pStyle w:val="Answer"/>
      </w:pPr>
      <w:r>
        <w:t xml:space="preserve"> </w:t>
      </w:r>
    </w:p>
    <w:p w14:paraId="0A7A30EC" w14:textId="77777777" w:rsidR="009C2F9E" w:rsidRPr="00155E6A" w:rsidRDefault="009C2F9E" w:rsidP="00FB68BC">
      <w:pPr>
        <w:pStyle w:val="Answer"/>
        <w:ind w:left="720"/>
        <w:rPr>
          <w:b/>
          <w:color w:val="FF0000"/>
        </w:rPr>
      </w:pPr>
    </w:p>
    <w:p w14:paraId="0CB37C58" w14:textId="77777777" w:rsidR="009C2F9E" w:rsidRDefault="009C2F9E" w:rsidP="009C2F9E">
      <w:pPr>
        <w:pStyle w:val="Answer"/>
        <w:numPr>
          <w:ilvl w:val="0"/>
          <w:numId w:val="35"/>
        </w:numPr>
        <w:ind w:left="720"/>
      </w:pPr>
      <w:r>
        <w:t>Describe the impact of poor communication during the delivery of a project.</w:t>
      </w:r>
    </w:p>
    <w:p w14:paraId="5CB5EEB2" w14:textId="77777777" w:rsidR="009C2F9E" w:rsidRDefault="009C2F9E" w:rsidP="00B33C7C">
      <w:pPr>
        <w:pStyle w:val="Answer"/>
      </w:pPr>
    </w:p>
    <w:p w14:paraId="4A92FB61" w14:textId="77777777" w:rsidR="009C2F9E" w:rsidRDefault="009C2F9E" w:rsidP="00B33C7C">
      <w:pPr>
        <w:pStyle w:val="Answer"/>
      </w:pPr>
    </w:p>
    <w:p w14:paraId="03C2947B" w14:textId="77777777" w:rsidR="009C2F9E" w:rsidRDefault="009C2F9E" w:rsidP="00FB68BC">
      <w:pPr>
        <w:pStyle w:val="Answer"/>
      </w:pPr>
    </w:p>
    <w:p w14:paraId="5AC6D6CC" w14:textId="77777777" w:rsidR="009C2F9E" w:rsidRDefault="009C2F9E" w:rsidP="00FB68BC">
      <w:pPr>
        <w:pStyle w:val="Answer"/>
      </w:pPr>
      <w:r>
        <w:t xml:space="preserve"> </w:t>
      </w:r>
    </w:p>
    <w:p w14:paraId="192B3F15" w14:textId="77777777" w:rsidR="009C2F9E" w:rsidRDefault="009C2F9E" w:rsidP="00FB68BC">
      <w:pPr>
        <w:pStyle w:val="ListParagraph"/>
        <w:ind w:left="363"/>
      </w:pPr>
    </w:p>
    <w:p w14:paraId="2B1FBC7B" w14:textId="77777777" w:rsidR="009C2F9E" w:rsidRDefault="009C2F9E" w:rsidP="009C2F9E">
      <w:pPr>
        <w:pStyle w:val="Answer"/>
        <w:numPr>
          <w:ilvl w:val="0"/>
          <w:numId w:val="35"/>
        </w:numPr>
        <w:ind w:left="720"/>
      </w:pPr>
      <w:r>
        <w:t xml:space="preserve">Explain how best to communicate verbally and non-verbally in the industry. </w:t>
      </w:r>
    </w:p>
    <w:p w14:paraId="7B8E88D5" w14:textId="77777777" w:rsidR="009C2F9E" w:rsidRDefault="009C2F9E" w:rsidP="0058432B">
      <w:pPr>
        <w:pStyle w:val="Answer"/>
        <w:ind w:left="1440"/>
      </w:pPr>
    </w:p>
    <w:p w14:paraId="26243E87" w14:textId="77777777" w:rsidR="009C2F9E" w:rsidRDefault="009C2F9E" w:rsidP="00942E7D">
      <w:pPr>
        <w:pStyle w:val="Answer"/>
      </w:pPr>
    </w:p>
    <w:p w14:paraId="577F914A" w14:textId="77777777" w:rsidR="009C2F9E" w:rsidRDefault="009C2F9E" w:rsidP="00D8690F">
      <w:pPr>
        <w:pStyle w:val="Answer"/>
      </w:pPr>
      <w:r>
        <w:t xml:space="preserve"> </w:t>
      </w:r>
    </w:p>
    <w:p w14:paraId="53F5B254" w14:textId="77777777" w:rsidR="009C2F9E" w:rsidRDefault="009C2F9E" w:rsidP="00D8690F">
      <w:pPr>
        <w:pStyle w:val="Answer"/>
      </w:pPr>
    </w:p>
    <w:p w14:paraId="13C71051" w14:textId="77777777" w:rsidR="009C2F9E" w:rsidRDefault="009C2F9E" w:rsidP="00D8690F">
      <w:pPr>
        <w:pStyle w:val="Answer"/>
      </w:pPr>
    </w:p>
    <w:p w14:paraId="56C9B80F" w14:textId="77777777" w:rsidR="009C2F9E" w:rsidRDefault="009C2F9E" w:rsidP="006E1028">
      <w:pPr>
        <w:pStyle w:val="Answer"/>
      </w:pPr>
    </w:p>
    <w:p w14:paraId="568475FE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9042A" w14:textId="77777777" w:rsidR="009C2F9E" w:rsidRDefault="009C2F9E">
      <w:pPr>
        <w:spacing w:before="0" w:after="0"/>
      </w:pPr>
      <w:r>
        <w:separator/>
      </w:r>
    </w:p>
  </w:endnote>
  <w:endnote w:type="continuationSeparator" w:id="0">
    <w:p w14:paraId="55E146EB" w14:textId="77777777" w:rsidR="009C2F9E" w:rsidRDefault="009C2F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18A4B" w14:textId="77777777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400C9DB" wp14:editId="0D4CCB27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7FA35FB" w14:textId="77777777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4F5B2B3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00C9D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Bgp8DF3QAAAAYBAAAPAAAAAAAAAAAAAAAAAKcEAABkcnMvZG93bnJldi54bWxQSwUGAAAAAAQA&#10;BADzAAAAsQUAAAAA&#10;" fillcolor="window" strokecolor="window" strokeweight=".5pt">
              <v:textbox>
                <w:txbxContent>
                  <w:p w14:paraId="47FA35FB" w14:textId="77777777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4F5B2B3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561A3C8E" wp14:editId="479205ED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C2F9E">
      <w:fldChar w:fldCharType="begin"/>
    </w:r>
    <w:r w:rsidR="009C2F9E">
      <w:instrText xml:space="preserve"> NUMPAGES   \* MERGEFORMAT </w:instrText>
    </w:r>
    <w:r w:rsidR="009C2F9E">
      <w:fldChar w:fldCharType="separate"/>
    </w:r>
    <w:r w:rsidR="00F03E33">
      <w:t>1</w:t>
    </w:r>
    <w:r w:rsidR="009C2F9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F86B0" w14:textId="77777777" w:rsidR="009C2F9E" w:rsidRDefault="009C2F9E">
      <w:pPr>
        <w:spacing w:before="0" w:after="0"/>
      </w:pPr>
      <w:r>
        <w:separator/>
      </w:r>
    </w:p>
  </w:footnote>
  <w:footnote w:type="continuationSeparator" w:id="0">
    <w:p w14:paraId="247F4769" w14:textId="77777777" w:rsidR="009C2F9E" w:rsidRDefault="009C2F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CEF44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885BD9A" wp14:editId="1DC7B00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0653C8C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0B9231D" wp14:editId="2984BAD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61469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F9E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2F9E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1E3A66"/>
  <w15:docId w15:val="{2F0E4B4F-6155-4CB5-83D5-33FD15233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C2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0E1111-E634-4A61-AF30-875BD316ACC0}"/>
</file>

<file path=customXml/itemProps2.xml><?xml version="1.0" encoding="utf-8"?>
<ds:datastoreItem xmlns:ds="http://schemas.openxmlformats.org/officeDocument/2006/customXml" ds:itemID="{09F2FC4C-D262-41C5-9B68-0F631A7010B5}"/>
</file>

<file path=customXml/itemProps3.xml><?xml version="1.0" encoding="utf-8"?>
<ds:datastoreItem xmlns:ds="http://schemas.openxmlformats.org/officeDocument/2006/customXml" ds:itemID="{A2250767-1922-40FE-8D85-A34F06410034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2021-07-21T15:52:00Z</dcterms:created>
  <dcterms:modified xsi:type="dcterms:W3CDTF">2021-07-21T15:53:00Z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