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3C6D" w14:textId="77777777" w:rsidR="00077FF8" w:rsidRDefault="00077FF8" w:rsidP="009A58F4">
      <w:pPr>
        <w:pStyle w:val="Unittitle"/>
        <w:rPr>
          <w:bCs/>
        </w:rPr>
      </w:pPr>
      <w:r>
        <w:t>9. Relationship management in construction</w:t>
      </w:r>
    </w:p>
    <w:p w14:paraId="505905DA" w14:textId="77777777" w:rsidR="00077FF8" w:rsidRPr="00155E6A" w:rsidRDefault="00077FF8" w:rsidP="00E119DC">
      <w:pPr>
        <w:pStyle w:val="Heading1"/>
        <w:rPr>
          <w:color w:val="FF0000"/>
        </w:rPr>
      </w:pPr>
      <w:r>
        <w:t>Worksheet 13</w:t>
      </w:r>
      <w:r w:rsidRPr="00692A45">
        <w:t xml:space="preserve">: </w:t>
      </w:r>
      <w:r>
        <w:t xml:space="preserve">Communication (tutor) </w:t>
      </w:r>
    </w:p>
    <w:p w14:paraId="461F269D" w14:textId="77777777" w:rsidR="00077FF8" w:rsidRDefault="00077FF8" w:rsidP="000A16DD">
      <w:pPr>
        <w:pStyle w:val="Answer"/>
        <w:ind w:left="0"/>
      </w:pPr>
    </w:p>
    <w:p w14:paraId="341930FA" w14:textId="77777777" w:rsidR="00077FF8" w:rsidRDefault="00077FF8" w:rsidP="00077FF8">
      <w:pPr>
        <w:pStyle w:val="Answer"/>
        <w:numPr>
          <w:ilvl w:val="0"/>
          <w:numId w:val="35"/>
        </w:numPr>
        <w:ind w:left="360"/>
      </w:pPr>
      <w:r>
        <w:t xml:space="preserve">Explain the benefits of clear, effective communication for a construction project. </w:t>
      </w:r>
    </w:p>
    <w:p w14:paraId="4578AC6E" w14:textId="77777777" w:rsidR="00077FF8" w:rsidRPr="00155E6A" w:rsidRDefault="00077FF8" w:rsidP="000A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</w:t>
      </w:r>
      <w:r w:rsidRPr="00155E6A">
        <w:rPr>
          <w:b/>
          <w:color w:val="FF0000"/>
        </w:rPr>
        <w:t xml:space="preserve">an help build collaborative working relationships, keep progress on track and improve quality of work. Good reputations can be </w:t>
      </w:r>
      <w:proofErr w:type="gramStart"/>
      <w:r w:rsidRPr="00155E6A">
        <w:rPr>
          <w:b/>
          <w:color w:val="FF0000"/>
        </w:rPr>
        <w:t>created</w:t>
      </w:r>
      <w:proofErr w:type="gramEnd"/>
      <w:r w:rsidRPr="00155E6A">
        <w:rPr>
          <w:b/>
          <w:color w:val="FF0000"/>
        </w:rPr>
        <w:t xml:space="preserve"> and t</w:t>
      </w:r>
      <w:r>
        <w:rPr>
          <w:b/>
          <w:color w:val="FF0000"/>
        </w:rPr>
        <w:t>h</w:t>
      </w:r>
      <w:r w:rsidRPr="00155E6A">
        <w:rPr>
          <w:b/>
          <w:color w:val="FF0000"/>
        </w:rPr>
        <w:t xml:space="preserve">is may lead to future work and business. </w:t>
      </w:r>
    </w:p>
    <w:p w14:paraId="417BC7FC" w14:textId="77777777" w:rsidR="00077FF8" w:rsidRDefault="00077FF8" w:rsidP="000A16DD">
      <w:pPr>
        <w:pStyle w:val="Answer"/>
        <w:ind w:left="0"/>
      </w:pPr>
    </w:p>
    <w:p w14:paraId="44B3E816" w14:textId="77777777" w:rsidR="00077FF8" w:rsidRDefault="00077FF8" w:rsidP="00077FF8">
      <w:pPr>
        <w:pStyle w:val="Answer"/>
        <w:numPr>
          <w:ilvl w:val="0"/>
          <w:numId w:val="35"/>
        </w:numPr>
        <w:ind w:left="360"/>
      </w:pPr>
      <w:r>
        <w:t xml:space="preserve">Explain four methods of communication and how they are used in the industry. </w:t>
      </w:r>
    </w:p>
    <w:p w14:paraId="44DB7027" w14:textId="77777777" w:rsidR="00077FF8" w:rsidRDefault="00077FF8" w:rsidP="000A16DD">
      <w:pPr>
        <w:pStyle w:val="Answer"/>
        <w:spacing w:before="0" w:after="0" w:line="240" w:lineRule="auto"/>
        <w:rPr>
          <w:b/>
          <w:color w:val="FF0000"/>
        </w:rPr>
      </w:pPr>
      <w:r w:rsidRPr="00155E6A">
        <w:rPr>
          <w:b/>
          <w:color w:val="FF0000"/>
        </w:rPr>
        <w:t>Face</w:t>
      </w:r>
      <w:r>
        <w:rPr>
          <w:b/>
          <w:color w:val="FF0000"/>
        </w:rPr>
        <w:t>-</w:t>
      </w:r>
      <w:r w:rsidRPr="00155E6A">
        <w:rPr>
          <w:b/>
          <w:color w:val="FF0000"/>
        </w:rPr>
        <w:t>to</w:t>
      </w:r>
      <w:r>
        <w:rPr>
          <w:b/>
          <w:color w:val="FF0000"/>
        </w:rPr>
        <w:t>-f</w:t>
      </w:r>
      <w:r w:rsidRPr="00155E6A">
        <w:rPr>
          <w:b/>
          <w:color w:val="FF0000"/>
        </w:rPr>
        <w:t>ace meetings</w:t>
      </w:r>
    </w:p>
    <w:p w14:paraId="316A720B" w14:textId="77777777" w:rsidR="00077FF8" w:rsidRDefault="00077FF8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Emails</w:t>
      </w:r>
    </w:p>
    <w:p w14:paraId="5BA5DCB9" w14:textId="77777777" w:rsidR="00077FF8" w:rsidRDefault="00077FF8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Texts</w:t>
      </w:r>
    </w:p>
    <w:p w14:paraId="05117F0D" w14:textId="77777777" w:rsidR="00077FF8" w:rsidRDefault="00077FF8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Faxes</w:t>
      </w:r>
    </w:p>
    <w:p w14:paraId="0B43C109" w14:textId="77777777" w:rsidR="00077FF8" w:rsidRPr="00155E6A" w:rsidRDefault="00077FF8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Couriers</w:t>
      </w:r>
      <w:r w:rsidRPr="00155E6A">
        <w:rPr>
          <w:b/>
          <w:color w:val="FF0000"/>
        </w:rPr>
        <w:t xml:space="preserve"> </w:t>
      </w:r>
    </w:p>
    <w:p w14:paraId="4151294C" w14:textId="77777777" w:rsidR="00077FF8" w:rsidRDefault="00077FF8" w:rsidP="000A16DD">
      <w:pPr>
        <w:pStyle w:val="ListParagraph"/>
        <w:ind w:left="363"/>
      </w:pPr>
    </w:p>
    <w:p w14:paraId="61AA16D5" w14:textId="77777777" w:rsidR="00077FF8" w:rsidRDefault="00077FF8" w:rsidP="00077FF8">
      <w:pPr>
        <w:pStyle w:val="Answer"/>
        <w:numPr>
          <w:ilvl w:val="0"/>
          <w:numId w:val="35"/>
        </w:numPr>
        <w:ind w:left="360"/>
      </w:pPr>
      <w:r>
        <w:t xml:space="preserve">Provide examples of formal and informal communication methods. </w:t>
      </w:r>
    </w:p>
    <w:p w14:paraId="553ADB7E" w14:textId="77777777" w:rsidR="00077FF8" w:rsidRPr="00155E6A" w:rsidRDefault="00077FF8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Generally</w:t>
      </w:r>
      <w:r>
        <w:rPr>
          <w:b/>
          <w:color w:val="FF0000"/>
        </w:rPr>
        <w:t>,</w:t>
      </w:r>
      <w:r w:rsidRPr="00155E6A">
        <w:rPr>
          <w:b/>
          <w:color w:val="FF0000"/>
        </w:rPr>
        <w:t xml:space="preserve"> formal communication will be documented and a clear paper trail visible</w:t>
      </w:r>
      <w:r>
        <w:rPr>
          <w:b/>
          <w:color w:val="FF0000"/>
        </w:rPr>
        <w:t xml:space="preserve"> (</w:t>
      </w:r>
      <w:proofErr w:type="gramStart"/>
      <w:r>
        <w:rPr>
          <w:b/>
          <w:color w:val="FF0000"/>
        </w:rPr>
        <w:t>eg</w:t>
      </w:r>
      <w:proofErr w:type="gramEnd"/>
      <w:r w:rsidRPr="00155E6A">
        <w:rPr>
          <w:b/>
          <w:color w:val="FF0000"/>
        </w:rPr>
        <w:t xml:space="preserve"> progress reports, </w:t>
      </w:r>
      <w:r>
        <w:rPr>
          <w:b/>
          <w:color w:val="FF0000"/>
        </w:rPr>
        <w:t>i</w:t>
      </w:r>
      <w:r w:rsidRPr="00155E6A">
        <w:rPr>
          <w:b/>
          <w:color w:val="FF0000"/>
        </w:rPr>
        <w:t xml:space="preserve">nterim </w:t>
      </w:r>
      <w:r>
        <w:rPr>
          <w:b/>
          <w:color w:val="FF0000"/>
        </w:rPr>
        <w:t>p</w:t>
      </w:r>
      <w:r w:rsidRPr="00155E6A">
        <w:rPr>
          <w:b/>
          <w:color w:val="FF0000"/>
        </w:rPr>
        <w:t>ayments</w:t>
      </w:r>
      <w:r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4E03631D" w14:textId="77777777" w:rsidR="00077FF8" w:rsidRPr="00155E6A" w:rsidRDefault="00077FF8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Informal communication is often verbally or via text messages</w:t>
      </w:r>
      <w:r>
        <w:rPr>
          <w:b/>
          <w:color w:val="FF0000"/>
        </w:rPr>
        <w:t xml:space="preserve"> (</w:t>
      </w:r>
      <w:proofErr w:type="gramStart"/>
      <w:r>
        <w:rPr>
          <w:b/>
          <w:color w:val="FF0000"/>
        </w:rPr>
        <w:t>eg</w:t>
      </w:r>
      <w:proofErr w:type="gramEnd"/>
      <w:r w:rsidRPr="00155E6A">
        <w:rPr>
          <w:b/>
          <w:color w:val="FF0000"/>
        </w:rPr>
        <w:t xml:space="preserve"> small updates and changes</w:t>
      </w:r>
      <w:r>
        <w:rPr>
          <w:b/>
          <w:color w:val="FF0000"/>
        </w:rPr>
        <w:t>,</w:t>
      </w:r>
      <w:r w:rsidRPr="00155E6A">
        <w:rPr>
          <w:b/>
          <w:color w:val="FF0000"/>
        </w:rPr>
        <w:t xml:space="preserve"> seeking clarification on minor things</w:t>
      </w:r>
      <w:r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72FE306A" w14:textId="77777777" w:rsidR="00077FF8" w:rsidRDefault="00077FF8" w:rsidP="000A16DD">
      <w:pPr>
        <w:pStyle w:val="ListParagraph"/>
        <w:ind w:left="363"/>
      </w:pPr>
    </w:p>
    <w:p w14:paraId="1C944D65" w14:textId="77777777" w:rsidR="00077FF8" w:rsidRDefault="00077FF8" w:rsidP="00077FF8">
      <w:pPr>
        <w:pStyle w:val="Answer"/>
        <w:numPr>
          <w:ilvl w:val="0"/>
          <w:numId w:val="35"/>
        </w:numPr>
        <w:ind w:left="360"/>
      </w:pPr>
      <w:r>
        <w:t xml:space="preserve">Describe the impact of poor communication during the delivery of a project. </w:t>
      </w:r>
    </w:p>
    <w:p w14:paraId="0069CAFA" w14:textId="77777777" w:rsidR="00077FF8" w:rsidRPr="00155E6A" w:rsidRDefault="00077FF8" w:rsidP="000A16DD">
      <w:pPr>
        <w:pStyle w:val="ListParagraph"/>
        <w:ind w:left="363"/>
        <w:rPr>
          <w:b/>
          <w:color w:val="FF0000"/>
        </w:rPr>
      </w:pPr>
      <w:r w:rsidRPr="00155E6A">
        <w:rPr>
          <w:b/>
          <w:color w:val="FF0000"/>
        </w:rPr>
        <w:t xml:space="preserve">Poor communication may lead to project delays and money loss. </w:t>
      </w:r>
      <w:r>
        <w:rPr>
          <w:b/>
          <w:color w:val="FF0000"/>
        </w:rPr>
        <w:t xml:space="preserve">This may also impact on industry and public relations and contribute to poor reputations. </w:t>
      </w:r>
    </w:p>
    <w:p w14:paraId="759C7D88" w14:textId="77777777" w:rsidR="00077FF8" w:rsidRDefault="00077FF8" w:rsidP="000A16DD">
      <w:pPr>
        <w:pStyle w:val="ListParagraph"/>
        <w:ind w:left="363"/>
      </w:pPr>
    </w:p>
    <w:p w14:paraId="0F88CAC3" w14:textId="77777777" w:rsidR="00077FF8" w:rsidRDefault="00077FF8" w:rsidP="00077FF8">
      <w:pPr>
        <w:pStyle w:val="Answer"/>
        <w:numPr>
          <w:ilvl w:val="0"/>
          <w:numId w:val="35"/>
        </w:numPr>
        <w:ind w:left="360"/>
      </w:pPr>
      <w:r>
        <w:t xml:space="preserve">Explain how best to communicate verbally and non-verbally in the industry. </w:t>
      </w:r>
    </w:p>
    <w:p w14:paraId="0DD7628D" w14:textId="77777777" w:rsidR="00077FF8" w:rsidRDefault="00077FF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Verbal: use the right pitch and tone of voice, listen carefully to what the other person says, check your understanding of what they have said, take notes if necessary.</w:t>
      </w:r>
    </w:p>
    <w:p w14:paraId="1AEC682F" w14:textId="77777777" w:rsidR="00077FF8" w:rsidRPr="00414198" w:rsidRDefault="00077FF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Non-verbal: use positive body language (</w:t>
      </w:r>
      <w:proofErr w:type="gramStart"/>
      <w:r>
        <w:rPr>
          <w:b/>
          <w:bCs/>
          <w:color w:val="FF0000"/>
        </w:rPr>
        <w:t>eg</w:t>
      </w:r>
      <w:proofErr w:type="gramEnd"/>
      <w:r>
        <w:rPr>
          <w:b/>
          <w:bCs/>
          <w:color w:val="FF0000"/>
        </w:rPr>
        <w:t xml:space="preserve"> gestures, posture) and facial expressions, maintain eye contact appropriately, to show you are paying attention.</w:t>
      </w:r>
    </w:p>
    <w:p w14:paraId="7A6585F3" w14:textId="77777777" w:rsidR="00077FF8" w:rsidRDefault="00077FF8" w:rsidP="00942E7D">
      <w:pPr>
        <w:pStyle w:val="Answer"/>
      </w:pPr>
    </w:p>
    <w:p w14:paraId="23D0A1EE" w14:textId="77777777" w:rsidR="00077FF8" w:rsidRDefault="00077FF8" w:rsidP="00D8690F">
      <w:pPr>
        <w:pStyle w:val="Answer"/>
      </w:pPr>
      <w:r>
        <w:t xml:space="preserve"> </w:t>
      </w:r>
    </w:p>
    <w:p w14:paraId="15E0FB9C" w14:textId="77777777" w:rsidR="00077FF8" w:rsidRDefault="00077FF8" w:rsidP="00D8690F">
      <w:pPr>
        <w:pStyle w:val="Answer"/>
      </w:pPr>
    </w:p>
    <w:p w14:paraId="73214278" w14:textId="77777777" w:rsidR="00077FF8" w:rsidRDefault="00077FF8" w:rsidP="00D8690F">
      <w:pPr>
        <w:pStyle w:val="Answer"/>
      </w:pPr>
    </w:p>
    <w:p w14:paraId="5DFFFBA4" w14:textId="77777777" w:rsidR="00077FF8" w:rsidRDefault="00077FF8" w:rsidP="006E1028">
      <w:pPr>
        <w:pStyle w:val="Answer"/>
      </w:pPr>
    </w:p>
    <w:p w14:paraId="17693D59" w14:textId="77777777" w:rsidR="00474F67" w:rsidRDefault="00474F67" w:rsidP="00474F67">
      <w:pPr>
        <w:rPr>
          <w:rFonts w:cs="Arial"/>
          <w:szCs w:val="22"/>
        </w:rPr>
      </w:pPr>
    </w:p>
    <w:p w14:paraId="3B6331D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9CDC" w14:textId="77777777" w:rsidR="00077FF8" w:rsidRDefault="00077FF8">
      <w:pPr>
        <w:spacing w:before="0" w:after="0"/>
      </w:pPr>
      <w:r>
        <w:separator/>
      </w:r>
    </w:p>
  </w:endnote>
  <w:endnote w:type="continuationSeparator" w:id="0">
    <w:p w14:paraId="14757164" w14:textId="77777777" w:rsidR="00077FF8" w:rsidRDefault="00077F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8EC5" w14:textId="77777777" w:rsidR="00B1732F" w:rsidRDefault="00B17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C67F" w14:textId="3403234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87E3D18" wp14:editId="41E38E7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B1732F">
      <w:t xml:space="preserve">                 </w:t>
    </w:r>
    <w:r w:rsidR="00B1732F" w:rsidRPr="00B1732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56F26" w14:textId="77777777" w:rsidR="00B1732F" w:rsidRDefault="00B17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A28D" w14:textId="77777777" w:rsidR="00077FF8" w:rsidRDefault="00077FF8">
      <w:pPr>
        <w:spacing w:before="0" w:after="0"/>
      </w:pPr>
      <w:r>
        <w:separator/>
      </w:r>
    </w:p>
  </w:footnote>
  <w:footnote w:type="continuationSeparator" w:id="0">
    <w:p w14:paraId="688BDF01" w14:textId="77777777" w:rsidR="00077FF8" w:rsidRDefault="00077F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E4FC3" w14:textId="77777777" w:rsidR="00B1732F" w:rsidRDefault="00B17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A992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CE145FA" wp14:editId="1946688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7DA19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D25D63E" wp14:editId="6F98ED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06BA5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2306" w14:textId="77777777" w:rsidR="00B1732F" w:rsidRDefault="00B17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F8"/>
    <w:rsid w:val="000033BD"/>
    <w:rsid w:val="00043213"/>
    <w:rsid w:val="00077FF8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1732F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B8681D"/>
  <w15:docId w15:val="{DE268CC0-5B0E-43E8-9FB9-F4E704BF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77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5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1AA099-4E5B-462C-92CE-56886BEFA1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5B941-8DE5-49C6-96FA-7A8E37A98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E243B-6EA9-4273-B9EE-A6165FE95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2021-07-21T15:53:00Z</dcterms:created>
  <dcterms:modified xsi:type="dcterms:W3CDTF">2021-08-13T13:26:00Z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