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160E7" w14:textId="77777777" w:rsidR="008A4E53" w:rsidRDefault="008A4E53" w:rsidP="001271C8">
      <w:pPr>
        <w:pStyle w:val="Unittitle"/>
        <w:rPr>
          <w:bCs/>
        </w:rPr>
      </w:pPr>
      <w:r>
        <w:t>9. Relationship management in construction</w:t>
      </w:r>
    </w:p>
    <w:p w14:paraId="0DAF7236" w14:textId="77777777" w:rsidR="008A4E53" w:rsidRPr="006518ED" w:rsidRDefault="008A4E53" w:rsidP="00337D41">
      <w:pPr>
        <w:pStyle w:val="Heading1"/>
        <w:rPr>
          <w:color w:val="FF0000"/>
        </w:rPr>
      </w:pPr>
      <w:r>
        <w:t>Worksheet 14</w:t>
      </w:r>
      <w:r w:rsidRPr="00692A45">
        <w:t xml:space="preserve">: </w:t>
      </w:r>
      <w:r>
        <w:t xml:space="preserve">Employment contract (learner) </w:t>
      </w:r>
    </w:p>
    <w:p w14:paraId="1EBD3180" w14:textId="77777777" w:rsidR="008A4E53" w:rsidRDefault="008A4E53" w:rsidP="00337D41">
      <w:pPr>
        <w:pStyle w:val="Answer"/>
        <w:ind w:left="0"/>
      </w:pPr>
      <w:r>
        <w:t xml:space="preserve">You are working for a </w:t>
      </w:r>
      <w:proofErr w:type="gramStart"/>
      <w:r>
        <w:t>newly-formed</w:t>
      </w:r>
      <w:proofErr w:type="gramEnd"/>
      <w:r>
        <w:t xml:space="preserve"> construction company looking to recruit new staff members. You have been asked to create a draft employment contract that reflects and incorporates company values. </w:t>
      </w:r>
    </w:p>
    <w:p w14:paraId="5B20B199" w14:textId="77777777" w:rsidR="008A4E53" w:rsidRDefault="008A4E53" w:rsidP="00337D41">
      <w:pPr>
        <w:pStyle w:val="Answer"/>
        <w:ind w:left="0"/>
      </w:pPr>
    </w:p>
    <w:p w14:paraId="104A19F8" w14:textId="77777777" w:rsidR="008A4E53" w:rsidRDefault="008A4E53" w:rsidP="00337D41">
      <w:pPr>
        <w:pStyle w:val="Answer"/>
        <w:ind w:left="0"/>
      </w:pPr>
      <w:r>
        <w:t xml:space="preserve">Points to include: </w:t>
      </w:r>
    </w:p>
    <w:p w14:paraId="05D2FB57" w14:textId="77777777" w:rsidR="008A4E53" w:rsidRDefault="008A4E53" w:rsidP="00337D41">
      <w:pPr>
        <w:pStyle w:val="Answer"/>
        <w:ind w:left="0"/>
      </w:pPr>
    </w:p>
    <w:p w14:paraId="0A00ED95" w14:textId="77777777" w:rsidR="008A4E53" w:rsidRPr="00337D41" w:rsidRDefault="008A4E53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Roles and </w:t>
      </w:r>
      <w:r>
        <w:rPr>
          <w:b/>
        </w:rPr>
        <w:t>r</w:t>
      </w:r>
      <w:r w:rsidRPr="00337D41">
        <w:rPr>
          <w:b/>
        </w:rPr>
        <w:t xml:space="preserve">esponsibilities </w:t>
      </w:r>
    </w:p>
    <w:p w14:paraId="60A730B6" w14:textId="77777777" w:rsidR="008A4E53" w:rsidRPr="00337D41" w:rsidRDefault="008A4E53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Working </w:t>
      </w:r>
      <w:r>
        <w:rPr>
          <w:b/>
        </w:rPr>
        <w:t>h</w:t>
      </w:r>
      <w:r w:rsidRPr="00337D41">
        <w:rPr>
          <w:b/>
        </w:rPr>
        <w:t xml:space="preserve">ours </w:t>
      </w:r>
    </w:p>
    <w:p w14:paraId="0904B02E" w14:textId="77777777" w:rsidR="008A4E53" w:rsidRPr="00337D41" w:rsidRDefault="008A4E53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Pay </w:t>
      </w:r>
    </w:p>
    <w:p w14:paraId="13E78412" w14:textId="77777777" w:rsidR="008A4E53" w:rsidRPr="00337D41" w:rsidRDefault="008A4E53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Holiday </w:t>
      </w:r>
      <w:r>
        <w:rPr>
          <w:b/>
        </w:rPr>
        <w:t>e</w:t>
      </w:r>
      <w:r w:rsidRPr="00337D41">
        <w:rPr>
          <w:b/>
        </w:rPr>
        <w:t xml:space="preserve">ntitlement </w:t>
      </w:r>
    </w:p>
    <w:p w14:paraId="33C25239" w14:textId="77777777" w:rsidR="008A4E53" w:rsidRPr="00337D41" w:rsidRDefault="008A4E53" w:rsidP="00337D41">
      <w:pPr>
        <w:pStyle w:val="Answer"/>
        <w:ind w:left="0"/>
        <w:rPr>
          <w:b/>
        </w:rPr>
      </w:pPr>
      <w:r w:rsidRPr="00337D41">
        <w:rPr>
          <w:b/>
        </w:rPr>
        <w:t xml:space="preserve">Code of conduct </w:t>
      </w:r>
    </w:p>
    <w:p w14:paraId="40D92A93" w14:textId="77777777" w:rsidR="008A4E53" w:rsidRPr="006518ED" w:rsidRDefault="008A4E53" w:rsidP="00942E7D">
      <w:pPr>
        <w:pStyle w:val="Answer"/>
        <w:rPr>
          <w:b/>
        </w:rPr>
      </w:pPr>
    </w:p>
    <w:p w14:paraId="66432962" w14:textId="77777777" w:rsidR="008A4E53" w:rsidRDefault="008A4E53" w:rsidP="00F01E64">
      <w:pPr>
        <w:pStyle w:val="Answer"/>
        <w:ind w:left="0"/>
      </w:pPr>
      <w:r>
        <w:t xml:space="preserve">Timing (approximate): </w:t>
      </w:r>
    </w:p>
    <w:p w14:paraId="39978897" w14:textId="77777777" w:rsidR="008A4E53" w:rsidRDefault="008A4E53" w:rsidP="00F01E64">
      <w:pPr>
        <w:pStyle w:val="Answer"/>
        <w:ind w:left="0"/>
      </w:pPr>
    </w:p>
    <w:p w14:paraId="055FE998" w14:textId="77777777" w:rsidR="008A4E53" w:rsidRPr="006518ED" w:rsidRDefault="008A4E53" w:rsidP="006518ED">
      <w:pPr>
        <w:pStyle w:val="Answer"/>
        <w:ind w:left="0"/>
        <w:rPr>
          <w:b/>
        </w:rPr>
      </w:pPr>
      <w:r>
        <w:rPr>
          <w:b/>
        </w:rPr>
        <w:t>90 minutes:</w:t>
      </w:r>
      <w:r w:rsidRPr="006518ED">
        <w:rPr>
          <w:b/>
        </w:rPr>
        <w:t xml:space="preserve"> research and create report </w:t>
      </w:r>
    </w:p>
    <w:p w14:paraId="4B910C70" w14:textId="77777777" w:rsidR="008A4E53" w:rsidRDefault="008A4E53" w:rsidP="00942E7D">
      <w:pPr>
        <w:pStyle w:val="Answer"/>
      </w:pPr>
    </w:p>
    <w:p w14:paraId="16970293" w14:textId="77777777" w:rsidR="008A4E53" w:rsidRDefault="008A4E53" w:rsidP="00942E7D">
      <w:pPr>
        <w:pStyle w:val="Answer"/>
      </w:pPr>
    </w:p>
    <w:p w14:paraId="3A4A8BBB" w14:textId="77777777" w:rsidR="008A4E53" w:rsidRDefault="008A4E53" w:rsidP="00D8690F">
      <w:pPr>
        <w:pStyle w:val="Answer"/>
      </w:pPr>
      <w:r>
        <w:t xml:space="preserve"> </w:t>
      </w:r>
    </w:p>
    <w:p w14:paraId="58DF65F7" w14:textId="77777777" w:rsidR="008A4E53" w:rsidRDefault="008A4E53" w:rsidP="00D8690F">
      <w:pPr>
        <w:pStyle w:val="Answer"/>
      </w:pPr>
    </w:p>
    <w:p w14:paraId="0D579731" w14:textId="77777777" w:rsidR="008A4E53" w:rsidRDefault="008A4E53" w:rsidP="00D8690F">
      <w:pPr>
        <w:pStyle w:val="Answer"/>
      </w:pPr>
    </w:p>
    <w:p w14:paraId="744FD9D6" w14:textId="77777777" w:rsidR="008A4E53" w:rsidRDefault="008A4E53" w:rsidP="006E1028">
      <w:pPr>
        <w:pStyle w:val="Answer"/>
      </w:pPr>
    </w:p>
    <w:p w14:paraId="65A51EE7" w14:textId="77777777" w:rsidR="00474F67" w:rsidRDefault="00474F67" w:rsidP="00474F67">
      <w:pPr>
        <w:rPr>
          <w:rFonts w:cs="Arial"/>
          <w:szCs w:val="22"/>
        </w:rPr>
      </w:pPr>
    </w:p>
    <w:p w14:paraId="0A9F8014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FECC2" w14:textId="77777777" w:rsidR="008A4E53" w:rsidRDefault="008A4E53">
      <w:pPr>
        <w:spacing w:before="0" w:after="0"/>
      </w:pPr>
      <w:r>
        <w:separator/>
      </w:r>
    </w:p>
  </w:endnote>
  <w:endnote w:type="continuationSeparator" w:id="0">
    <w:p w14:paraId="23FD1B1A" w14:textId="77777777" w:rsidR="008A4E53" w:rsidRDefault="008A4E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63EC" w14:textId="77777777" w:rsidR="00364608" w:rsidRDefault="003646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62479" w14:textId="19DAF7B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26DCB3DF" wp14:editId="446AEAC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64608">
      <w:t xml:space="preserve">            </w:t>
    </w:r>
    <w:r w:rsidR="0049130D">
      <w:t xml:space="preserve">    </w:t>
    </w:r>
    <w:r w:rsidR="00364608" w:rsidRPr="00364608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DFAE3" w14:textId="77777777" w:rsidR="00364608" w:rsidRDefault="00364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131EB" w14:textId="77777777" w:rsidR="008A4E53" w:rsidRDefault="008A4E53">
      <w:pPr>
        <w:spacing w:before="0" w:after="0"/>
      </w:pPr>
      <w:r>
        <w:separator/>
      </w:r>
    </w:p>
  </w:footnote>
  <w:footnote w:type="continuationSeparator" w:id="0">
    <w:p w14:paraId="51F71D41" w14:textId="77777777" w:rsidR="008A4E53" w:rsidRDefault="008A4E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23E89" w14:textId="77777777" w:rsidR="00364608" w:rsidRDefault="003646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1E24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094EE6A" wp14:editId="5C8B1C3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790D223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FC75827" wp14:editId="7D8DC40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68EE9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BBBAE" w14:textId="77777777" w:rsidR="00364608" w:rsidRDefault="003646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E53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64608"/>
    <w:rsid w:val="003F6A42"/>
    <w:rsid w:val="00404B31"/>
    <w:rsid w:val="00406AD7"/>
    <w:rsid w:val="00443B2E"/>
    <w:rsid w:val="00474F67"/>
    <w:rsid w:val="0048500D"/>
    <w:rsid w:val="004913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A4E53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862552"/>
  <w15:docId w15:val="{51632EF7-DC9F-402F-8920-28DD2BC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626D9-E518-4D14-9047-7E92622276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83DC9C-7B7D-43BE-BAAE-6886DBF8B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405E71-BCED-401F-8D86-D86305C0E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2021-07-21T15:54:00Z</dcterms:created>
  <dcterms:modified xsi:type="dcterms:W3CDTF">2021-08-13T13:28:00Z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