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3D1ACC" w14:textId="77777777" w:rsidR="006F7179" w:rsidRDefault="006F7179" w:rsidP="005A45C8">
      <w:pPr>
        <w:pStyle w:val="Unittitle"/>
        <w:rPr>
          <w:bCs/>
        </w:rPr>
      </w:pPr>
      <w:r>
        <w:t>9. Relationship management in construction</w:t>
      </w:r>
    </w:p>
    <w:p w14:paraId="4239BAD8" w14:textId="77777777" w:rsidR="006F7179" w:rsidRPr="00692A45" w:rsidRDefault="006F7179" w:rsidP="00E119DC">
      <w:pPr>
        <w:pStyle w:val="Heading1"/>
      </w:pPr>
      <w:r>
        <w:t>Worksheet 15</w:t>
      </w:r>
      <w:r w:rsidRPr="00692A45">
        <w:t xml:space="preserve">: </w:t>
      </w:r>
      <w:r>
        <w:t>Employment and ethics (learner)</w:t>
      </w:r>
    </w:p>
    <w:p w14:paraId="3BC1D18A" w14:textId="77777777" w:rsidR="006F7179" w:rsidRDefault="006F7179" w:rsidP="00B306A2">
      <w:pPr>
        <w:pStyle w:val="Answer"/>
      </w:pPr>
    </w:p>
    <w:p w14:paraId="15906DDB" w14:textId="77777777" w:rsidR="006F7179" w:rsidRDefault="006F7179" w:rsidP="00D8690F">
      <w:pPr>
        <w:pStyle w:val="Answer"/>
      </w:pPr>
    </w:p>
    <w:p w14:paraId="60D3326A" w14:textId="77777777" w:rsidR="006F7179" w:rsidRDefault="006F7179" w:rsidP="006F7179">
      <w:pPr>
        <w:pStyle w:val="Answer"/>
        <w:numPr>
          <w:ilvl w:val="0"/>
          <w:numId w:val="35"/>
        </w:numPr>
      </w:pPr>
      <w:r>
        <w:t xml:space="preserve">Explain what is meant by the term duty of care. </w:t>
      </w:r>
    </w:p>
    <w:p w14:paraId="2141EDC4" w14:textId="77777777" w:rsidR="006F7179" w:rsidRDefault="006F7179" w:rsidP="000F2C0E">
      <w:pPr>
        <w:pStyle w:val="Answer"/>
      </w:pPr>
    </w:p>
    <w:p w14:paraId="794B4933" w14:textId="77777777" w:rsidR="006F7179" w:rsidRDefault="006F7179" w:rsidP="000F2C0E">
      <w:pPr>
        <w:pStyle w:val="Answer"/>
      </w:pPr>
    </w:p>
    <w:p w14:paraId="584410ED" w14:textId="77777777" w:rsidR="006F7179" w:rsidRDefault="006F7179" w:rsidP="005D7913">
      <w:pPr>
        <w:pStyle w:val="Answer"/>
        <w:ind w:left="0"/>
      </w:pPr>
    </w:p>
    <w:p w14:paraId="464A476A" w14:textId="77777777" w:rsidR="006F7179" w:rsidRDefault="006F7179" w:rsidP="00942E7D">
      <w:pPr>
        <w:pStyle w:val="Answer"/>
      </w:pPr>
    </w:p>
    <w:p w14:paraId="2AA275E4" w14:textId="77777777" w:rsidR="006F7179" w:rsidRDefault="006F7179" w:rsidP="006F7179">
      <w:pPr>
        <w:pStyle w:val="Answer"/>
        <w:numPr>
          <w:ilvl w:val="0"/>
          <w:numId w:val="35"/>
        </w:numPr>
      </w:pPr>
      <w:r>
        <w:t xml:space="preserve">List four things that should be included in an employment contract. </w:t>
      </w:r>
    </w:p>
    <w:p w14:paraId="35917123" w14:textId="77777777" w:rsidR="006F7179" w:rsidRDefault="006F7179" w:rsidP="000F2C0E">
      <w:pPr>
        <w:pStyle w:val="Answer"/>
      </w:pPr>
    </w:p>
    <w:p w14:paraId="27AE263B" w14:textId="77777777" w:rsidR="006F7179" w:rsidRDefault="006F7179" w:rsidP="000F2C0E">
      <w:pPr>
        <w:pStyle w:val="Answer"/>
      </w:pPr>
    </w:p>
    <w:p w14:paraId="5EFD6918" w14:textId="77777777" w:rsidR="006F7179" w:rsidRDefault="006F7179" w:rsidP="004E2824">
      <w:pPr>
        <w:pStyle w:val="Answer"/>
        <w:ind w:left="1077"/>
      </w:pPr>
    </w:p>
    <w:p w14:paraId="3AB59862" w14:textId="77777777" w:rsidR="006F7179" w:rsidRDefault="006F7179" w:rsidP="00942E7D">
      <w:pPr>
        <w:pStyle w:val="Answer"/>
      </w:pPr>
    </w:p>
    <w:p w14:paraId="63A3B932" w14:textId="77777777" w:rsidR="006F7179" w:rsidRDefault="006F7179" w:rsidP="006F7179">
      <w:pPr>
        <w:pStyle w:val="Answer"/>
        <w:numPr>
          <w:ilvl w:val="0"/>
          <w:numId w:val="35"/>
        </w:numPr>
      </w:pPr>
      <w:r>
        <w:t xml:space="preserve">List three rights an employee has under employment law. </w:t>
      </w:r>
    </w:p>
    <w:p w14:paraId="1B04ABF3" w14:textId="77777777" w:rsidR="006F7179" w:rsidRDefault="006F7179" w:rsidP="000F2C0E">
      <w:pPr>
        <w:pStyle w:val="Answer"/>
      </w:pPr>
    </w:p>
    <w:p w14:paraId="1D455BA0" w14:textId="77777777" w:rsidR="006F7179" w:rsidRDefault="006F7179" w:rsidP="000F2C0E">
      <w:pPr>
        <w:pStyle w:val="Answer"/>
      </w:pPr>
    </w:p>
    <w:p w14:paraId="08D8D482" w14:textId="77777777" w:rsidR="006F7179" w:rsidRDefault="006F7179" w:rsidP="005D7913">
      <w:pPr>
        <w:pStyle w:val="Answer"/>
        <w:ind w:left="0"/>
      </w:pPr>
    </w:p>
    <w:p w14:paraId="015D285E" w14:textId="77777777" w:rsidR="006F7179" w:rsidRDefault="006F7179" w:rsidP="00942E7D">
      <w:pPr>
        <w:pStyle w:val="Answer"/>
      </w:pPr>
    </w:p>
    <w:p w14:paraId="6DE246E8" w14:textId="77777777" w:rsidR="006F7179" w:rsidRDefault="006F7179" w:rsidP="006F7179">
      <w:pPr>
        <w:pStyle w:val="Answer"/>
        <w:numPr>
          <w:ilvl w:val="0"/>
          <w:numId w:val="35"/>
        </w:numPr>
      </w:pPr>
      <w:r>
        <w:t xml:space="preserve">Explain how a poor employment reputation could impact a construction company. </w:t>
      </w:r>
    </w:p>
    <w:p w14:paraId="1CC72B4B" w14:textId="77777777" w:rsidR="006F7179" w:rsidRDefault="006F7179" w:rsidP="000F2C0E">
      <w:pPr>
        <w:pStyle w:val="Answer"/>
      </w:pPr>
    </w:p>
    <w:p w14:paraId="1FD4A8C0" w14:textId="77777777" w:rsidR="006F7179" w:rsidRDefault="006F7179" w:rsidP="000F2C0E">
      <w:pPr>
        <w:pStyle w:val="Answer"/>
      </w:pPr>
    </w:p>
    <w:p w14:paraId="3C5A92AF" w14:textId="77777777" w:rsidR="006F7179" w:rsidRDefault="006F7179" w:rsidP="004E2824">
      <w:pPr>
        <w:pStyle w:val="Answer"/>
        <w:ind w:left="1077"/>
      </w:pPr>
    </w:p>
    <w:p w14:paraId="79BA219B" w14:textId="77777777" w:rsidR="006F7179" w:rsidRDefault="006F7179" w:rsidP="00942E7D">
      <w:pPr>
        <w:pStyle w:val="Answer"/>
      </w:pPr>
    </w:p>
    <w:p w14:paraId="74A835EF" w14:textId="77777777" w:rsidR="006F7179" w:rsidRDefault="006F7179" w:rsidP="006F7179">
      <w:pPr>
        <w:pStyle w:val="Answer"/>
        <w:numPr>
          <w:ilvl w:val="0"/>
          <w:numId w:val="35"/>
        </w:numPr>
      </w:pPr>
      <w:r>
        <w:t xml:space="preserve">Provide a definition of the term ‘ethical behaviour’. </w:t>
      </w:r>
    </w:p>
    <w:p w14:paraId="742A1120" w14:textId="77777777" w:rsidR="006F7179" w:rsidRDefault="006F7179" w:rsidP="000F2C0E">
      <w:pPr>
        <w:pStyle w:val="Answer"/>
      </w:pPr>
    </w:p>
    <w:p w14:paraId="0CDFE9D8" w14:textId="77777777" w:rsidR="006F7179" w:rsidRDefault="006F7179" w:rsidP="000F2C0E">
      <w:pPr>
        <w:pStyle w:val="Answer"/>
      </w:pPr>
    </w:p>
    <w:p w14:paraId="051AC8A2" w14:textId="77777777" w:rsidR="006F7179" w:rsidRPr="004E2824" w:rsidRDefault="006F7179" w:rsidP="004E2824">
      <w:pPr>
        <w:pStyle w:val="Answer"/>
        <w:ind w:left="1077"/>
        <w:rPr>
          <w:rFonts w:eastAsia="MS PGothic"/>
          <w:b/>
          <w:color w:val="FF0000"/>
          <w:szCs w:val="40"/>
        </w:rPr>
      </w:pPr>
    </w:p>
    <w:p w14:paraId="6F8F9510" w14:textId="77777777" w:rsidR="006F7179" w:rsidRDefault="006F7179" w:rsidP="00942E7D">
      <w:pPr>
        <w:pStyle w:val="Answer"/>
      </w:pPr>
    </w:p>
    <w:p w14:paraId="72567913" w14:textId="77777777" w:rsidR="006F7179" w:rsidRDefault="006F7179" w:rsidP="006F7179">
      <w:pPr>
        <w:pStyle w:val="Answer"/>
        <w:numPr>
          <w:ilvl w:val="0"/>
          <w:numId w:val="35"/>
        </w:numPr>
      </w:pPr>
      <w:r>
        <w:t xml:space="preserve">List four key principles of ethical behaviour. </w:t>
      </w:r>
    </w:p>
    <w:p w14:paraId="7A6FCE40" w14:textId="77777777" w:rsidR="006F7179" w:rsidRDefault="006F7179" w:rsidP="000F2C0E">
      <w:pPr>
        <w:pStyle w:val="Answer"/>
      </w:pPr>
    </w:p>
    <w:p w14:paraId="2E48734C" w14:textId="77777777" w:rsidR="006F7179" w:rsidRDefault="006F7179" w:rsidP="000F2C0E">
      <w:pPr>
        <w:pStyle w:val="Answer"/>
      </w:pPr>
    </w:p>
    <w:p w14:paraId="2C7C02CD" w14:textId="77777777" w:rsidR="006F7179" w:rsidRDefault="006F7179" w:rsidP="000F2C0E">
      <w:pPr>
        <w:pStyle w:val="Answer"/>
      </w:pPr>
    </w:p>
    <w:p w14:paraId="2C84444C" w14:textId="77777777" w:rsidR="006F7179" w:rsidRDefault="006F7179" w:rsidP="000F2C0E">
      <w:pPr>
        <w:pStyle w:val="Answer"/>
      </w:pPr>
    </w:p>
    <w:p w14:paraId="693CD892" w14:textId="77777777" w:rsidR="006F7179" w:rsidRDefault="006F7179" w:rsidP="000F2C0E">
      <w:pPr>
        <w:pStyle w:val="Answer"/>
      </w:pPr>
    </w:p>
    <w:p w14:paraId="5E4D4562" w14:textId="77777777" w:rsidR="006F7179" w:rsidRDefault="006F7179" w:rsidP="004E2824">
      <w:pPr>
        <w:pStyle w:val="Answer"/>
        <w:ind w:left="1077"/>
      </w:pPr>
    </w:p>
    <w:p w14:paraId="556BB377" w14:textId="77777777" w:rsidR="006F7179" w:rsidRDefault="006F7179" w:rsidP="004E2824"/>
    <w:p w14:paraId="1FD0C788" w14:textId="77777777" w:rsidR="006F7179" w:rsidRDefault="006F7179" w:rsidP="006F7179">
      <w:pPr>
        <w:pStyle w:val="Answer"/>
        <w:numPr>
          <w:ilvl w:val="0"/>
          <w:numId w:val="35"/>
        </w:numPr>
      </w:pPr>
      <w:r>
        <w:lastRenderedPageBreak/>
        <w:t xml:space="preserve">List three things a union can help with. </w:t>
      </w:r>
    </w:p>
    <w:p w14:paraId="27836414" w14:textId="77777777" w:rsidR="006F7179" w:rsidRDefault="006F7179" w:rsidP="000F2C0E">
      <w:pPr>
        <w:pStyle w:val="Answer"/>
      </w:pPr>
    </w:p>
    <w:p w14:paraId="76A32B87" w14:textId="77777777" w:rsidR="006F7179" w:rsidRDefault="006F7179" w:rsidP="000F2C0E">
      <w:pPr>
        <w:pStyle w:val="Answer"/>
      </w:pPr>
    </w:p>
    <w:p w14:paraId="6CC9D932" w14:textId="77777777" w:rsidR="006F7179" w:rsidRDefault="006F7179" w:rsidP="00915CD8">
      <w:pPr>
        <w:pStyle w:val="ListParagraph"/>
      </w:pPr>
    </w:p>
    <w:p w14:paraId="169E3672" w14:textId="77777777" w:rsidR="006F7179" w:rsidRDefault="006F7179" w:rsidP="004E2824">
      <w:pPr>
        <w:pStyle w:val="ListParagraph"/>
      </w:pPr>
    </w:p>
    <w:p w14:paraId="4E9B80D0" w14:textId="77777777" w:rsidR="006F7179" w:rsidRDefault="006F7179" w:rsidP="006F7179">
      <w:pPr>
        <w:pStyle w:val="Answer"/>
        <w:numPr>
          <w:ilvl w:val="0"/>
          <w:numId w:val="35"/>
        </w:numPr>
      </w:pPr>
      <w:r>
        <w:t>Explain the responsibilities the employer has to the employee.</w:t>
      </w:r>
    </w:p>
    <w:p w14:paraId="3EA99DC1" w14:textId="77777777" w:rsidR="006F7179" w:rsidRDefault="006F7179" w:rsidP="000F2C0E">
      <w:pPr>
        <w:pStyle w:val="Answer"/>
      </w:pPr>
    </w:p>
    <w:p w14:paraId="0C15C810" w14:textId="77777777" w:rsidR="006F7179" w:rsidRDefault="006F7179" w:rsidP="000F2C0E">
      <w:pPr>
        <w:pStyle w:val="Answer"/>
      </w:pPr>
    </w:p>
    <w:p w14:paraId="3AA8C436" w14:textId="77777777" w:rsidR="006F7179" w:rsidRPr="004E2824" w:rsidRDefault="006F7179" w:rsidP="00915CD8">
      <w:pPr>
        <w:pStyle w:val="ListParagraph"/>
        <w:rPr>
          <w:b/>
          <w:color w:val="FF0000"/>
        </w:rPr>
      </w:pPr>
    </w:p>
    <w:p w14:paraId="777C2082" w14:textId="77777777" w:rsidR="006F7179" w:rsidRDefault="006F7179" w:rsidP="0091661C"/>
    <w:p w14:paraId="6FF813B5" w14:textId="77777777" w:rsidR="006F7179" w:rsidRDefault="006F7179" w:rsidP="006F7179">
      <w:pPr>
        <w:pStyle w:val="Answer"/>
        <w:numPr>
          <w:ilvl w:val="0"/>
          <w:numId w:val="35"/>
        </w:numPr>
      </w:pPr>
      <w:r>
        <w:t xml:space="preserve">List four laws related to employment. </w:t>
      </w:r>
    </w:p>
    <w:p w14:paraId="1B1909F5" w14:textId="77777777" w:rsidR="006F7179" w:rsidRDefault="006F7179" w:rsidP="00942E7D">
      <w:pPr>
        <w:pStyle w:val="Answer"/>
      </w:pPr>
    </w:p>
    <w:p w14:paraId="2A9FB194" w14:textId="77777777" w:rsidR="006F7179" w:rsidRDefault="006F7179" w:rsidP="00942E7D">
      <w:pPr>
        <w:pStyle w:val="Answer"/>
      </w:pPr>
    </w:p>
    <w:p w14:paraId="4B6C4FBC" w14:textId="77777777" w:rsidR="006F7179" w:rsidRDefault="006F7179" w:rsidP="00942E7D">
      <w:pPr>
        <w:pStyle w:val="Answer"/>
      </w:pPr>
    </w:p>
    <w:p w14:paraId="153BB864" w14:textId="77777777" w:rsidR="006F7179" w:rsidRDefault="006F7179" w:rsidP="00D8690F">
      <w:pPr>
        <w:pStyle w:val="Answer"/>
      </w:pPr>
      <w:r>
        <w:t xml:space="preserve"> </w:t>
      </w:r>
    </w:p>
    <w:p w14:paraId="2F1D86AE" w14:textId="77777777" w:rsidR="006F7179" w:rsidRDefault="006F7179" w:rsidP="00D8690F">
      <w:pPr>
        <w:pStyle w:val="Answer"/>
      </w:pPr>
    </w:p>
    <w:p w14:paraId="1AC49D73" w14:textId="77777777" w:rsidR="006F7179" w:rsidRDefault="006F7179" w:rsidP="00D8690F">
      <w:pPr>
        <w:pStyle w:val="Answer"/>
      </w:pPr>
    </w:p>
    <w:p w14:paraId="03D90F43" w14:textId="77777777" w:rsidR="006F7179" w:rsidRDefault="006F7179" w:rsidP="006E1028">
      <w:pPr>
        <w:pStyle w:val="Answer"/>
      </w:pPr>
    </w:p>
    <w:p w14:paraId="13617543" w14:textId="77777777" w:rsidR="006E1028" w:rsidRDefault="006E1028" w:rsidP="006F7179">
      <w:pPr>
        <w:pStyle w:val="Answer"/>
        <w:ind w:left="0"/>
      </w:pPr>
    </w:p>
    <w:sectPr w:rsidR="006E1028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473033" w14:textId="77777777" w:rsidR="006F7179" w:rsidRDefault="006F7179">
      <w:pPr>
        <w:spacing w:before="0" w:after="0"/>
      </w:pPr>
      <w:r>
        <w:separator/>
      </w:r>
    </w:p>
  </w:endnote>
  <w:endnote w:type="continuationSeparator" w:id="0">
    <w:p w14:paraId="68A14B53" w14:textId="77777777" w:rsidR="006F7179" w:rsidRDefault="006F7179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FD23F2" w14:textId="77777777" w:rsidR="00096A54" w:rsidRDefault="00096A5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252833" w14:textId="70F67D93" w:rsidR="00110217" w:rsidRPr="00F03E33" w:rsidRDefault="0077296E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58752" behindDoc="1" locked="0" layoutInCell="1" allowOverlap="1" wp14:anchorId="535A2CA8" wp14:editId="4F7E0935">
          <wp:simplePos x="0" y="0"/>
          <wp:positionH relativeFrom="margin">
            <wp:align>right</wp:align>
          </wp:positionH>
          <wp:positionV relativeFrom="bottomMargin">
            <wp:posOffset>252095</wp:posOffset>
          </wp:positionV>
          <wp:extent cx="1171575" cy="354330"/>
          <wp:effectExtent l="0" t="0" r="9525" b="762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1575" cy="3543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096A54">
      <w:t xml:space="preserve">              </w:t>
    </w:r>
    <w:r w:rsidR="00096A54" w:rsidRPr="00096A54">
      <w:t>© 2021 City and Guilds of London Institute. All rights reserved.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98210" w14:textId="77777777" w:rsidR="00096A54" w:rsidRDefault="00096A5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DC3BBF" w14:textId="77777777" w:rsidR="006F7179" w:rsidRDefault="006F7179">
      <w:pPr>
        <w:spacing w:before="0" w:after="0"/>
      </w:pPr>
      <w:r>
        <w:separator/>
      </w:r>
    </w:p>
  </w:footnote>
  <w:footnote w:type="continuationSeparator" w:id="0">
    <w:p w14:paraId="62CA3674" w14:textId="77777777" w:rsidR="006F7179" w:rsidRDefault="006F7179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39F166" w14:textId="77777777" w:rsidR="00096A54" w:rsidRDefault="00096A5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CAAC75" w14:textId="77777777" w:rsidR="00F03E33" w:rsidRPr="00043213" w:rsidRDefault="00406AD7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3360" behindDoc="0" locked="0" layoutInCell="1" allowOverlap="1" wp14:anchorId="5F86CEB5" wp14:editId="51B4E612">
          <wp:simplePos x="0" y="0"/>
          <wp:positionH relativeFrom="margin">
            <wp:align>right</wp:align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043213" w:rsidRPr="00043213">
      <w:rPr>
        <w:sz w:val="24"/>
      </w:rPr>
      <w:t>T Level Technical Qualification in</w:t>
    </w:r>
    <w:r w:rsidR="00F03E33" w:rsidRPr="00043213">
      <w:rPr>
        <w:sz w:val="24"/>
      </w:rPr>
      <w:t xml:space="preserve"> </w:t>
    </w:r>
    <w:r w:rsidR="00F03E33" w:rsidRPr="00043213">
      <w:rPr>
        <w:sz w:val="24"/>
      </w:rPr>
      <w:br/>
    </w:r>
    <w:r w:rsidR="00F03E33" w:rsidRPr="00043213">
      <w:rPr>
        <w:b/>
        <w:bCs/>
        <w:sz w:val="24"/>
      </w:rPr>
      <w:t>Construction</w:t>
    </w:r>
    <w:r w:rsidR="00043213" w:rsidRPr="00043213">
      <w:rPr>
        <w:b/>
        <w:bCs/>
        <w:sz w:val="24"/>
      </w:rPr>
      <w:t>: Onsite Construction (Level 3)</w:t>
    </w:r>
  </w:p>
  <w:p w14:paraId="0846F161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23EB2518" wp14:editId="0EFADA6B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2FEE7E9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34017A">
      <w:rPr>
        <w:color w:val="0077E3"/>
        <w:sz w:val="24"/>
        <w:szCs w:val="28"/>
      </w:rPr>
      <w:t>300 Onsite Construction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459D85" w14:textId="77777777" w:rsidR="00096A54" w:rsidRDefault="00096A5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A042551"/>
    <w:multiLevelType w:val="hybridMultilevel"/>
    <w:tmpl w:val="8F6E064E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4"/>
  </w:num>
  <w:num w:numId="3">
    <w:abstractNumId w:val="22"/>
  </w:num>
  <w:num w:numId="4">
    <w:abstractNumId w:val="16"/>
  </w:num>
  <w:num w:numId="5">
    <w:abstractNumId w:val="7"/>
  </w:num>
  <w:num w:numId="6">
    <w:abstractNumId w:val="15"/>
  </w:num>
  <w:num w:numId="7">
    <w:abstractNumId w:val="7"/>
  </w:num>
  <w:num w:numId="8">
    <w:abstractNumId w:val="1"/>
  </w:num>
  <w:num w:numId="9">
    <w:abstractNumId w:val="7"/>
    <w:lvlOverride w:ilvl="0">
      <w:startOverride w:val="1"/>
    </w:lvlOverride>
  </w:num>
  <w:num w:numId="10">
    <w:abstractNumId w:val="17"/>
  </w:num>
  <w:num w:numId="11">
    <w:abstractNumId w:val="13"/>
  </w:num>
  <w:num w:numId="12">
    <w:abstractNumId w:val="5"/>
  </w:num>
  <w:num w:numId="13">
    <w:abstractNumId w:val="12"/>
  </w:num>
  <w:num w:numId="14">
    <w:abstractNumId w:val="19"/>
  </w:num>
  <w:num w:numId="15">
    <w:abstractNumId w:val="10"/>
  </w:num>
  <w:num w:numId="16">
    <w:abstractNumId w:val="6"/>
  </w:num>
  <w:num w:numId="17">
    <w:abstractNumId w:val="24"/>
  </w:num>
  <w:num w:numId="18">
    <w:abstractNumId w:val="25"/>
  </w:num>
  <w:num w:numId="19">
    <w:abstractNumId w:val="3"/>
  </w:num>
  <w:num w:numId="20">
    <w:abstractNumId w:val="2"/>
  </w:num>
  <w:num w:numId="21">
    <w:abstractNumId w:val="8"/>
  </w:num>
  <w:num w:numId="22">
    <w:abstractNumId w:val="8"/>
    <w:lvlOverride w:ilvl="0">
      <w:startOverride w:val="1"/>
    </w:lvlOverride>
  </w:num>
  <w:num w:numId="23">
    <w:abstractNumId w:val="23"/>
  </w:num>
  <w:num w:numId="24">
    <w:abstractNumId w:val="8"/>
    <w:lvlOverride w:ilvl="0">
      <w:startOverride w:val="1"/>
    </w:lvlOverride>
  </w:num>
  <w:num w:numId="25">
    <w:abstractNumId w:val="8"/>
    <w:lvlOverride w:ilvl="0">
      <w:startOverride w:val="1"/>
    </w:lvlOverride>
  </w:num>
  <w:num w:numId="26">
    <w:abstractNumId w:val="9"/>
  </w:num>
  <w:num w:numId="27">
    <w:abstractNumId w:val="20"/>
  </w:num>
  <w:num w:numId="28">
    <w:abstractNumId w:val="8"/>
    <w:lvlOverride w:ilvl="0">
      <w:startOverride w:val="1"/>
    </w:lvlOverride>
  </w:num>
  <w:num w:numId="29">
    <w:abstractNumId w:val="21"/>
  </w:num>
  <w:num w:numId="30">
    <w:abstractNumId w:val="8"/>
  </w:num>
  <w:num w:numId="31">
    <w:abstractNumId w:val="8"/>
    <w:lvlOverride w:ilvl="0">
      <w:startOverride w:val="1"/>
    </w:lvlOverride>
  </w:num>
  <w:num w:numId="32">
    <w:abstractNumId w:val="8"/>
    <w:lvlOverride w:ilvl="0">
      <w:startOverride w:val="1"/>
    </w:lvlOverride>
  </w:num>
  <w:num w:numId="33">
    <w:abstractNumId w:val="0"/>
  </w:num>
  <w:num w:numId="34">
    <w:abstractNumId w:val="11"/>
  </w:num>
  <w:num w:numId="35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7179"/>
    <w:rsid w:val="000033BD"/>
    <w:rsid w:val="00043213"/>
    <w:rsid w:val="00082C62"/>
    <w:rsid w:val="00096A54"/>
    <w:rsid w:val="000B231F"/>
    <w:rsid w:val="000E194B"/>
    <w:rsid w:val="00110217"/>
    <w:rsid w:val="00152AC3"/>
    <w:rsid w:val="00156AF3"/>
    <w:rsid w:val="0019491D"/>
    <w:rsid w:val="001B1C2E"/>
    <w:rsid w:val="001F74AD"/>
    <w:rsid w:val="002D07A8"/>
    <w:rsid w:val="0034017A"/>
    <w:rsid w:val="003405EA"/>
    <w:rsid w:val="003F6A42"/>
    <w:rsid w:val="00404B31"/>
    <w:rsid w:val="00406AD7"/>
    <w:rsid w:val="00443B2E"/>
    <w:rsid w:val="00474F67"/>
    <w:rsid w:val="0048500D"/>
    <w:rsid w:val="00524E1B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179"/>
    <w:rsid w:val="006F7BAF"/>
    <w:rsid w:val="0077296E"/>
    <w:rsid w:val="00797FA7"/>
    <w:rsid w:val="008C1F1C"/>
    <w:rsid w:val="009975A0"/>
    <w:rsid w:val="009C5C6E"/>
    <w:rsid w:val="009F580B"/>
    <w:rsid w:val="00A2454C"/>
    <w:rsid w:val="00AE245C"/>
    <w:rsid w:val="00B054EC"/>
    <w:rsid w:val="00BE2C21"/>
    <w:rsid w:val="00C01D20"/>
    <w:rsid w:val="00C202BF"/>
    <w:rsid w:val="00C858D7"/>
    <w:rsid w:val="00CF2659"/>
    <w:rsid w:val="00D073BC"/>
    <w:rsid w:val="00D56B82"/>
    <w:rsid w:val="00DA2485"/>
    <w:rsid w:val="00DE29A8"/>
    <w:rsid w:val="00E34B29"/>
    <w:rsid w:val="00F03E33"/>
    <w:rsid w:val="00F15749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53FF0F28"/>
  <w15:docId w15:val="{78D3BAB4-064C-4E0C-805B-137981C2FE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F717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2540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Tutor%20Construct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79B4A5B-E9A3-476D-9CDC-856B0F67694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D6F537F-063E-46AF-A547-A4905410F13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D3C4F66-B8CA-43AF-9BE1-53FF9421D1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 BLANK WS Tutor Construction</Template>
  <TotalTime>0</TotalTime>
  <Pages>2</Pages>
  <Words>94</Words>
  <Characters>542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Fiona Freel</cp:lastModifiedBy>
  <cp:revision>2</cp:revision>
  <cp:lastPrinted>2013-05-15T12:05:00Z</cp:lastPrinted>
  <dcterms:created xsi:type="dcterms:W3CDTF">2021-07-21T15:56:00Z</dcterms:created>
  <dcterms:modified xsi:type="dcterms:W3CDTF">2021-08-13T13:31:00Z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