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6A1F0" w14:textId="77777777" w:rsidR="001706AA" w:rsidRDefault="001706AA" w:rsidP="001C1EEE">
      <w:pPr>
        <w:pStyle w:val="Unittitle"/>
        <w:rPr>
          <w:bCs/>
        </w:rPr>
      </w:pPr>
      <w:r>
        <w:t>9. Relationship management in construction</w:t>
      </w:r>
    </w:p>
    <w:p w14:paraId="0DEF3694" w14:textId="77777777" w:rsidR="001706AA" w:rsidRPr="00692A45" w:rsidRDefault="001706AA" w:rsidP="00E119DC">
      <w:pPr>
        <w:pStyle w:val="Heading1"/>
      </w:pPr>
      <w:r>
        <w:t>Worksheet 15</w:t>
      </w:r>
      <w:r w:rsidRPr="00692A45">
        <w:t xml:space="preserve">: </w:t>
      </w:r>
      <w:r>
        <w:t xml:space="preserve">Employment and ethics (tutor) </w:t>
      </w:r>
    </w:p>
    <w:p w14:paraId="2D0D8832" w14:textId="77777777" w:rsidR="001706AA" w:rsidRDefault="001706AA" w:rsidP="00B306A2">
      <w:pPr>
        <w:pStyle w:val="Answer"/>
      </w:pPr>
    </w:p>
    <w:p w14:paraId="7B2EBFBD" w14:textId="77777777" w:rsidR="001706AA" w:rsidRDefault="001706AA" w:rsidP="00D8690F">
      <w:pPr>
        <w:pStyle w:val="Answer"/>
      </w:pPr>
    </w:p>
    <w:p w14:paraId="4B7EA87D" w14:textId="77777777" w:rsidR="001706AA" w:rsidRDefault="001706AA" w:rsidP="001706AA">
      <w:pPr>
        <w:pStyle w:val="Answer"/>
        <w:numPr>
          <w:ilvl w:val="0"/>
          <w:numId w:val="35"/>
        </w:numPr>
      </w:pPr>
      <w:r>
        <w:t xml:space="preserve">Explain what is meant by the term duty of care. </w:t>
      </w:r>
    </w:p>
    <w:p w14:paraId="55129827" w14:textId="77777777" w:rsidR="001706AA" w:rsidRPr="004E2824" w:rsidRDefault="001706AA" w:rsidP="00E63C7A">
      <w:pPr>
        <w:pStyle w:val="NormalWeb"/>
        <w:kinsoku w:val="0"/>
        <w:overflowPunct w:val="0"/>
        <w:spacing w:before="0" w:beforeAutospacing="0" w:after="0" w:afterAutospacing="0"/>
        <w:ind w:left="357"/>
        <w:textAlignment w:val="baseline"/>
        <w:rPr>
          <w:rFonts w:ascii="Arial" w:hAnsi="Arial" w:cs="Arial"/>
          <w:b/>
          <w:color w:val="FF0000"/>
          <w:sz w:val="22"/>
          <w:szCs w:val="22"/>
        </w:rPr>
      </w:pPr>
      <w:r w:rsidRPr="004E2824">
        <w:rPr>
          <w:rFonts w:ascii="Arial" w:eastAsia="Verdana" w:hAnsi="Arial" w:cs="Arial"/>
          <w:b/>
          <w:color w:val="FF0000"/>
          <w:sz w:val="22"/>
          <w:szCs w:val="22"/>
        </w:rPr>
        <w:t>This means that employers must take all steps reasonably possible to ensure employees</w:t>
      </w:r>
      <w:r>
        <w:rPr>
          <w:rFonts w:ascii="Arial" w:eastAsia="Verdana" w:hAnsi="Arial" w:cs="Arial"/>
          <w:b/>
          <w:color w:val="FF0000"/>
          <w:sz w:val="22"/>
          <w:szCs w:val="22"/>
        </w:rPr>
        <w:t>’</w:t>
      </w:r>
      <w:r w:rsidRPr="004E2824">
        <w:rPr>
          <w:rFonts w:ascii="Arial" w:eastAsia="Verdana" w:hAnsi="Arial" w:cs="Arial"/>
          <w:b/>
          <w:color w:val="FF0000"/>
          <w:sz w:val="22"/>
          <w:szCs w:val="22"/>
        </w:rPr>
        <w:t xml:space="preserve"> </w:t>
      </w:r>
      <w:r>
        <w:rPr>
          <w:rFonts w:ascii="Arial" w:eastAsia="Verdana" w:hAnsi="Arial" w:cs="Arial"/>
          <w:b/>
          <w:color w:val="FF0000"/>
          <w:sz w:val="22"/>
          <w:szCs w:val="22"/>
        </w:rPr>
        <w:t>h</w:t>
      </w:r>
      <w:r w:rsidRPr="004E2824">
        <w:rPr>
          <w:rFonts w:ascii="Arial" w:eastAsia="Verdana" w:hAnsi="Arial" w:cs="Arial"/>
          <w:b/>
          <w:color w:val="FF0000"/>
          <w:sz w:val="22"/>
          <w:szCs w:val="22"/>
        </w:rPr>
        <w:t xml:space="preserve">ealth, </w:t>
      </w:r>
      <w:proofErr w:type="gramStart"/>
      <w:r>
        <w:rPr>
          <w:rFonts w:ascii="Arial" w:eastAsia="Verdana" w:hAnsi="Arial" w:cs="Arial"/>
          <w:b/>
          <w:color w:val="FF0000"/>
          <w:sz w:val="22"/>
          <w:szCs w:val="22"/>
        </w:rPr>
        <w:t>s</w:t>
      </w:r>
      <w:r w:rsidRPr="004E2824">
        <w:rPr>
          <w:rFonts w:ascii="Arial" w:eastAsia="Verdana" w:hAnsi="Arial" w:cs="Arial"/>
          <w:b/>
          <w:color w:val="FF0000"/>
          <w:sz w:val="22"/>
          <w:szCs w:val="22"/>
        </w:rPr>
        <w:t>afety</w:t>
      </w:r>
      <w:proofErr w:type="gramEnd"/>
      <w:r w:rsidRPr="004E2824">
        <w:rPr>
          <w:rFonts w:ascii="Arial" w:eastAsia="Verdana" w:hAnsi="Arial" w:cs="Arial"/>
          <w:b/>
          <w:color w:val="FF0000"/>
          <w:sz w:val="22"/>
          <w:szCs w:val="22"/>
        </w:rPr>
        <w:t xml:space="preserve"> and </w:t>
      </w:r>
      <w:r>
        <w:rPr>
          <w:rFonts w:ascii="Arial" w:eastAsia="Verdana" w:hAnsi="Arial" w:cs="Arial"/>
          <w:b/>
          <w:color w:val="FF0000"/>
          <w:sz w:val="22"/>
          <w:szCs w:val="22"/>
        </w:rPr>
        <w:t>w</w:t>
      </w:r>
      <w:r w:rsidRPr="004E2824">
        <w:rPr>
          <w:rFonts w:ascii="Arial" w:eastAsia="Verdana" w:hAnsi="Arial" w:cs="Arial"/>
          <w:b/>
          <w:color w:val="FF0000"/>
          <w:sz w:val="22"/>
          <w:szCs w:val="22"/>
        </w:rPr>
        <w:t xml:space="preserve">ellbeing in the workplace. </w:t>
      </w:r>
      <w:r>
        <w:rPr>
          <w:rFonts w:ascii="Arial" w:eastAsia="Verdana" w:hAnsi="Arial" w:cs="Arial"/>
          <w:b/>
          <w:color w:val="FF0000"/>
          <w:sz w:val="22"/>
          <w:szCs w:val="22"/>
        </w:rPr>
        <w:t>Employers must abide by all health and safety legislation and common law duties of care.</w:t>
      </w:r>
    </w:p>
    <w:p w14:paraId="4563FAB7" w14:textId="77777777" w:rsidR="001706AA" w:rsidRDefault="001706AA" w:rsidP="00942E7D">
      <w:pPr>
        <w:pStyle w:val="Answer"/>
      </w:pPr>
    </w:p>
    <w:p w14:paraId="27962390" w14:textId="77777777" w:rsidR="001706AA" w:rsidRDefault="001706AA" w:rsidP="001706AA">
      <w:pPr>
        <w:pStyle w:val="Answer"/>
        <w:numPr>
          <w:ilvl w:val="0"/>
          <w:numId w:val="35"/>
        </w:numPr>
      </w:pPr>
      <w:r>
        <w:t xml:space="preserve">List four things that should be included in an employment contract. </w:t>
      </w:r>
    </w:p>
    <w:p w14:paraId="45DF0010" w14:textId="77777777" w:rsidR="001706AA" w:rsidRPr="004E2824" w:rsidRDefault="001706AA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Employment </w:t>
      </w:r>
      <w:r>
        <w:rPr>
          <w:b/>
          <w:color w:val="FF0000"/>
        </w:rPr>
        <w:t>c</w:t>
      </w:r>
      <w:r w:rsidRPr="004E2824">
        <w:rPr>
          <w:b/>
          <w:color w:val="FF0000"/>
        </w:rPr>
        <w:t>onditions (working hours, pay, holiday entitlement, sick pay policy</w:t>
      </w:r>
      <w:r>
        <w:rPr>
          <w:b/>
          <w:color w:val="FF0000"/>
        </w:rPr>
        <w:t>,</w:t>
      </w:r>
      <w:r w:rsidRPr="004E2824">
        <w:rPr>
          <w:b/>
          <w:color w:val="FF0000"/>
        </w:rPr>
        <w:t xml:space="preserve"> etc)</w:t>
      </w:r>
    </w:p>
    <w:p w14:paraId="17123ADC" w14:textId="77777777" w:rsidR="001706AA" w:rsidRPr="004E2824" w:rsidRDefault="001706AA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Rights </w:t>
      </w:r>
    </w:p>
    <w:p w14:paraId="3168C39E" w14:textId="77777777" w:rsidR="001706AA" w:rsidRPr="004E2824" w:rsidRDefault="001706AA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>Responsibilities</w:t>
      </w:r>
    </w:p>
    <w:p w14:paraId="1B2558FF" w14:textId="77777777" w:rsidR="001706AA" w:rsidRPr="004E2824" w:rsidRDefault="001706AA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>Duties</w:t>
      </w:r>
    </w:p>
    <w:p w14:paraId="02D3E4E4" w14:textId="77777777" w:rsidR="001706AA" w:rsidRDefault="001706AA" w:rsidP="00942E7D">
      <w:pPr>
        <w:pStyle w:val="Answer"/>
      </w:pPr>
    </w:p>
    <w:p w14:paraId="16009F6D" w14:textId="77777777" w:rsidR="001706AA" w:rsidRDefault="001706AA" w:rsidP="001706AA">
      <w:pPr>
        <w:pStyle w:val="Answer"/>
        <w:numPr>
          <w:ilvl w:val="0"/>
          <w:numId w:val="35"/>
        </w:numPr>
      </w:pPr>
      <w:r>
        <w:t xml:space="preserve">List three rights an employee has under employment law. </w:t>
      </w:r>
    </w:p>
    <w:p w14:paraId="30F0CC9A" w14:textId="77777777" w:rsidR="001706AA" w:rsidRPr="004E2824" w:rsidRDefault="001706AA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National minimum wage </w:t>
      </w:r>
    </w:p>
    <w:p w14:paraId="20E5FCAD" w14:textId="77777777" w:rsidR="001706AA" w:rsidRPr="004E2824" w:rsidRDefault="001706AA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Holiday entitlement </w:t>
      </w:r>
    </w:p>
    <w:p w14:paraId="321B2C53" w14:textId="77777777" w:rsidR="001706AA" w:rsidRPr="004E2824" w:rsidRDefault="001706AA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>Maternity and paternity entitlements</w:t>
      </w:r>
    </w:p>
    <w:p w14:paraId="57803DD3" w14:textId="77777777" w:rsidR="001706AA" w:rsidRPr="004E2824" w:rsidRDefault="001706AA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Rest breaks </w:t>
      </w:r>
    </w:p>
    <w:p w14:paraId="6DD0A10A" w14:textId="77777777" w:rsidR="001706AA" w:rsidRPr="004E2824" w:rsidRDefault="001706AA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Statutory </w:t>
      </w:r>
      <w:r>
        <w:rPr>
          <w:b/>
          <w:color w:val="FF0000"/>
        </w:rPr>
        <w:t>s</w:t>
      </w:r>
      <w:r w:rsidRPr="004E2824">
        <w:rPr>
          <w:b/>
          <w:color w:val="FF0000"/>
        </w:rPr>
        <w:t xml:space="preserve">ick </w:t>
      </w:r>
      <w:r>
        <w:rPr>
          <w:b/>
          <w:color w:val="FF0000"/>
        </w:rPr>
        <w:t>p</w:t>
      </w:r>
      <w:r w:rsidRPr="004E2824">
        <w:rPr>
          <w:b/>
          <w:color w:val="FF0000"/>
        </w:rPr>
        <w:t>ay</w:t>
      </w:r>
    </w:p>
    <w:p w14:paraId="77BEF138" w14:textId="77777777" w:rsidR="001706AA" w:rsidRDefault="001706AA" w:rsidP="00942E7D">
      <w:pPr>
        <w:pStyle w:val="Answer"/>
      </w:pPr>
    </w:p>
    <w:p w14:paraId="7338E375" w14:textId="77777777" w:rsidR="001706AA" w:rsidRDefault="001706AA" w:rsidP="001706AA">
      <w:pPr>
        <w:pStyle w:val="Answer"/>
        <w:numPr>
          <w:ilvl w:val="0"/>
          <w:numId w:val="35"/>
        </w:numPr>
      </w:pPr>
      <w:r>
        <w:t xml:space="preserve">Explain how a poor employment reputation could impact a construction company. </w:t>
      </w:r>
    </w:p>
    <w:p w14:paraId="687AF1EB" w14:textId="77777777" w:rsidR="001706AA" w:rsidRDefault="001706AA" w:rsidP="00E63C7A">
      <w:pPr>
        <w:pStyle w:val="Answer"/>
        <w:ind w:left="360"/>
      </w:pPr>
      <w:r w:rsidRPr="004E2824">
        <w:rPr>
          <w:b/>
          <w:color w:val="FF0000"/>
        </w:rPr>
        <w:t xml:space="preserve">If a company has a poor record toward recruitment or treatment of their staff this may impact on the quality of their </w:t>
      </w:r>
      <w:proofErr w:type="gramStart"/>
      <w:r w:rsidRPr="004E2824">
        <w:rPr>
          <w:b/>
          <w:color w:val="FF0000"/>
        </w:rPr>
        <w:t>workforce</w:t>
      </w:r>
      <w:proofErr w:type="gramEnd"/>
      <w:r w:rsidRPr="004E2824">
        <w:rPr>
          <w:b/>
          <w:color w:val="FF0000"/>
        </w:rPr>
        <w:t xml:space="preserve"> and they may find it harder to recruit competent, qualified staff members</w:t>
      </w:r>
      <w:r>
        <w:rPr>
          <w:b/>
          <w:bCs/>
          <w:color w:val="FF0000"/>
        </w:rPr>
        <w:t>.</w:t>
      </w:r>
      <w:r>
        <w:t xml:space="preserve"> </w:t>
      </w:r>
    </w:p>
    <w:p w14:paraId="4F9FAC4C" w14:textId="77777777" w:rsidR="001706AA" w:rsidRDefault="001706AA" w:rsidP="00942E7D">
      <w:pPr>
        <w:pStyle w:val="Answer"/>
      </w:pPr>
    </w:p>
    <w:p w14:paraId="3BA1B6FA" w14:textId="77777777" w:rsidR="001706AA" w:rsidRDefault="001706AA" w:rsidP="001706AA">
      <w:pPr>
        <w:pStyle w:val="Answer"/>
        <w:numPr>
          <w:ilvl w:val="0"/>
          <w:numId w:val="35"/>
        </w:numPr>
      </w:pPr>
      <w:r>
        <w:t xml:space="preserve">Provide a definition of the term ‘ethical behaviour’. </w:t>
      </w:r>
    </w:p>
    <w:p w14:paraId="45F566B8" w14:textId="77777777" w:rsidR="001706AA" w:rsidRPr="004E2824" w:rsidRDefault="001706AA" w:rsidP="00E63C7A">
      <w:pPr>
        <w:pStyle w:val="Answer"/>
        <w:ind w:left="360"/>
        <w:rPr>
          <w:b/>
          <w:color w:val="FF0000"/>
          <w:sz w:val="12"/>
        </w:rPr>
      </w:pPr>
      <w:r w:rsidRPr="004E2824">
        <w:rPr>
          <w:rFonts w:eastAsia="MS PGothic"/>
          <w:b/>
          <w:color w:val="FF0000"/>
          <w:szCs w:val="40"/>
        </w:rPr>
        <w:t>Ethics is about behaving in a professional manner</w:t>
      </w:r>
      <w:r>
        <w:rPr>
          <w:rFonts w:eastAsia="MS PGothic"/>
          <w:b/>
          <w:color w:val="FF0000"/>
          <w:szCs w:val="40"/>
        </w:rPr>
        <w:t>.</w:t>
      </w:r>
      <w:r w:rsidRPr="004E2824">
        <w:rPr>
          <w:rFonts w:eastAsia="MS PGothic"/>
          <w:b/>
          <w:color w:val="FF0000"/>
          <w:szCs w:val="40"/>
        </w:rPr>
        <w:t xml:space="preserve"> </w:t>
      </w:r>
      <w:r>
        <w:rPr>
          <w:rFonts w:eastAsia="MS PGothic"/>
          <w:b/>
          <w:color w:val="FF0000"/>
          <w:szCs w:val="40"/>
        </w:rPr>
        <w:t>E</w:t>
      </w:r>
      <w:r w:rsidRPr="004E2824">
        <w:rPr>
          <w:rFonts w:eastAsia="MS PGothic"/>
          <w:b/>
          <w:color w:val="FF0000"/>
          <w:szCs w:val="40"/>
        </w:rPr>
        <w:t>mployers and employees are expected to behave in an ethical way</w:t>
      </w:r>
      <w:r>
        <w:rPr>
          <w:rFonts w:eastAsia="MS PGothic"/>
          <w:b/>
          <w:color w:val="FF0000"/>
          <w:szCs w:val="40"/>
        </w:rPr>
        <w:t>,</w:t>
      </w:r>
      <w:r w:rsidRPr="004E2824">
        <w:rPr>
          <w:rFonts w:eastAsia="MS PGothic"/>
          <w:b/>
          <w:color w:val="FF0000"/>
          <w:szCs w:val="40"/>
        </w:rPr>
        <w:t xml:space="preserve"> treating each other with fairness and honesty. </w:t>
      </w:r>
    </w:p>
    <w:p w14:paraId="727268C6" w14:textId="77777777" w:rsidR="001706AA" w:rsidRDefault="001706AA" w:rsidP="0091661C">
      <w:pPr>
        <w:pStyle w:val="Answer"/>
        <w:ind w:left="0"/>
      </w:pPr>
    </w:p>
    <w:p w14:paraId="2A2A5C28" w14:textId="77777777" w:rsidR="001706AA" w:rsidRDefault="001706AA" w:rsidP="001706AA">
      <w:pPr>
        <w:pStyle w:val="Answer"/>
        <w:numPr>
          <w:ilvl w:val="0"/>
          <w:numId w:val="35"/>
        </w:numPr>
      </w:pPr>
      <w:r>
        <w:t xml:space="preserve">List four key principles of ethical behaviour. </w:t>
      </w:r>
    </w:p>
    <w:p w14:paraId="361E377C" w14:textId="77777777" w:rsidR="001706AA" w:rsidRPr="004E2824" w:rsidRDefault="001706AA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>Honesty</w:t>
      </w:r>
    </w:p>
    <w:p w14:paraId="4043586E" w14:textId="77777777" w:rsidR="001706AA" w:rsidRPr="004E2824" w:rsidRDefault="001706AA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Integrity </w:t>
      </w:r>
    </w:p>
    <w:p w14:paraId="72A43944" w14:textId="77777777" w:rsidR="001706AA" w:rsidRPr="004E2824" w:rsidRDefault="001706AA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Equality </w:t>
      </w:r>
    </w:p>
    <w:p w14:paraId="2135E695" w14:textId="77777777" w:rsidR="001706AA" w:rsidRPr="004E2824" w:rsidRDefault="001706AA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Fairness </w:t>
      </w:r>
    </w:p>
    <w:p w14:paraId="2BDBA5CA" w14:textId="77777777" w:rsidR="001706AA" w:rsidRPr="004E2824" w:rsidRDefault="001706AA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Respect </w:t>
      </w:r>
    </w:p>
    <w:p w14:paraId="2474110C" w14:textId="77777777" w:rsidR="001706AA" w:rsidRPr="004E2824" w:rsidRDefault="001706AA" w:rsidP="00E63C7A">
      <w:pPr>
        <w:pStyle w:val="Answer"/>
        <w:spacing w:before="0" w:after="0" w:line="240" w:lineRule="auto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Law </w:t>
      </w:r>
      <w:r>
        <w:rPr>
          <w:b/>
          <w:color w:val="FF0000"/>
        </w:rPr>
        <w:t>a</w:t>
      </w:r>
      <w:r w:rsidRPr="004E2824">
        <w:rPr>
          <w:b/>
          <w:color w:val="FF0000"/>
        </w:rPr>
        <w:t xml:space="preserve">biding </w:t>
      </w:r>
    </w:p>
    <w:p w14:paraId="13BECAF6" w14:textId="77777777" w:rsidR="001706AA" w:rsidRDefault="001706AA" w:rsidP="004E2824"/>
    <w:p w14:paraId="197CEB6D" w14:textId="77777777" w:rsidR="001706AA" w:rsidRDefault="001706AA" w:rsidP="004E2824"/>
    <w:p w14:paraId="686086F1" w14:textId="77777777" w:rsidR="001706AA" w:rsidRDefault="001706AA" w:rsidP="004E2824"/>
    <w:p w14:paraId="5A25BD4A" w14:textId="77777777" w:rsidR="001706AA" w:rsidRDefault="001706AA" w:rsidP="004E2824"/>
    <w:p w14:paraId="74DBB5BE" w14:textId="77777777" w:rsidR="001706AA" w:rsidRDefault="001706AA" w:rsidP="001706AA">
      <w:pPr>
        <w:pStyle w:val="Answer"/>
        <w:numPr>
          <w:ilvl w:val="0"/>
          <w:numId w:val="35"/>
        </w:numPr>
      </w:pPr>
      <w:r>
        <w:lastRenderedPageBreak/>
        <w:t xml:space="preserve">List three things a union can help with. </w:t>
      </w:r>
    </w:p>
    <w:p w14:paraId="2BD82F83" w14:textId="77777777" w:rsidR="001706AA" w:rsidRPr="004E2824" w:rsidRDefault="001706AA" w:rsidP="00E63C7A">
      <w:pPr>
        <w:pStyle w:val="ListParagraph"/>
        <w:ind w:left="360"/>
        <w:rPr>
          <w:b/>
          <w:color w:val="FF0000"/>
        </w:rPr>
      </w:pPr>
      <w:r w:rsidRPr="004E2824">
        <w:rPr>
          <w:b/>
          <w:color w:val="FF0000"/>
        </w:rPr>
        <w:t>Negotiating pay and conditions</w:t>
      </w:r>
    </w:p>
    <w:p w14:paraId="1FA3873D" w14:textId="77777777" w:rsidR="001706AA" w:rsidRPr="004E2824" w:rsidRDefault="001706AA" w:rsidP="00E63C7A">
      <w:pPr>
        <w:pStyle w:val="ListParagraph"/>
        <w:ind w:left="360"/>
        <w:rPr>
          <w:b/>
          <w:color w:val="FF0000"/>
        </w:rPr>
      </w:pPr>
      <w:r w:rsidRPr="004E2824">
        <w:rPr>
          <w:b/>
          <w:color w:val="FF0000"/>
        </w:rPr>
        <w:t>Discuss</w:t>
      </w:r>
      <w:r>
        <w:rPr>
          <w:b/>
          <w:color w:val="FF0000"/>
        </w:rPr>
        <w:t>ing</w:t>
      </w:r>
      <w:r w:rsidRPr="004E2824">
        <w:rPr>
          <w:b/>
          <w:color w:val="FF0000"/>
        </w:rPr>
        <w:t xml:space="preserve"> changes such as redundancy </w:t>
      </w:r>
    </w:p>
    <w:p w14:paraId="5F87F00C" w14:textId="77777777" w:rsidR="001706AA" w:rsidRPr="004E2824" w:rsidRDefault="001706AA" w:rsidP="00E63C7A">
      <w:pPr>
        <w:pStyle w:val="ListParagraph"/>
        <w:ind w:left="360"/>
        <w:rPr>
          <w:b/>
          <w:color w:val="FF0000"/>
        </w:rPr>
      </w:pPr>
      <w:r w:rsidRPr="004E2824">
        <w:rPr>
          <w:b/>
          <w:color w:val="FF0000"/>
        </w:rPr>
        <w:t>Discuss</w:t>
      </w:r>
      <w:r>
        <w:rPr>
          <w:b/>
          <w:color w:val="FF0000"/>
        </w:rPr>
        <w:t>ing</w:t>
      </w:r>
      <w:r w:rsidRPr="004E2824">
        <w:rPr>
          <w:b/>
          <w:color w:val="FF0000"/>
        </w:rPr>
        <w:t xml:space="preserve"> members</w:t>
      </w:r>
      <w:r>
        <w:rPr>
          <w:b/>
          <w:color w:val="FF0000"/>
        </w:rPr>
        <w:t>’</w:t>
      </w:r>
      <w:r w:rsidRPr="004E2824">
        <w:rPr>
          <w:b/>
          <w:color w:val="FF0000"/>
        </w:rPr>
        <w:t xml:space="preserve"> concerns with employers </w:t>
      </w:r>
    </w:p>
    <w:p w14:paraId="7D10E1BC" w14:textId="77777777" w:rsidR="001706AA" w:rsidRPr="004E2824" w:rsidRDefault="001706AA" w:rsidP="00E63C7A">
      <w:pPr>
        <w:pStyle w:val="ListParagraph"/>
        <w:ind w:left="360"/>
        <w:rPr>
          <w:b/>
          <w:color w:val="FF0000"/>
        </w:rPr>
      </w:pPr>
      <w:r w:rsidRPr="004E2824">
        <w:rPr>
          <w:b/>
          <w:color w:val="FF0000"/>
        </w:rPr>
        <w:t>Attending and supporting members during disciplinary and grievance meetings</w:t>
      </w:r>
    </w:p>
    <w:p w14:paraId="0BB0E049" w14:textId="77777777" w:rsidR="001706AA" w:rsidRDefault="001706AA" w:rsidP="004E2824">
      <w:pPr>
        <w:pStyle w:val="ListParagraph"/>
      </w:pPr>
    </w:p>
    <w:p w14:paraId="1B991515" w14:textId="77777777" w:rsidR="001706AA" w:rsidRDefault="001706AA" w:rsidP="001706AA">
      <w:pPr>
        <w:pStyle w:val="Answer"/>
        <w:numPr>
          <w:ilvl w:val="0"/>
          <w:numId w:val="35"/>
        </w:numPr>
      </w:pPr>
      <w:r>
        <w:t>Explain the responsibilities the employer has to the employee</w:t>
      </w:r>
    </w:p>
    <w:p w14:paraId="5ACA81D2" w14:textId="77777777" w:rsidR="001706AA" w:rsidRPr="004E2824" w:rsidRDefault="001706AA" w:rsidP="00E63C7A">
      <w:pPr>
        <w:pStyle w:val="ListParagraph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Work </w:t>
      </w:r>
      <w:r>
        <w:rPr>
          <w:b/>
          <w:color w:val="FF0000"/>
        </w:rPr>
        <w:t xml:space="preserve">(provide hours and work in line with contractual agreements) </w:t>
      </w:r>
    </w:p>
    <w:p w14:paraId="25E34229" w14:textId="77777777" w:rsidR="001706AA" w:rsidRPr="004E2824" w:rsidRDefault="001706AA" w:rsidP="00E63C7A">
      <w:pPr>
        <w:pStyle w:val="ListParagraph"/>
        <w:ind w:left="360"/>
        <w:rPr>
          <w:b/>
          <w:color w:val="FF0000"/>
        </w:rPr>
      </w:pPr>
      <w:r w:rsidRPr="004E2824">
        <w:rPr>
          <w:b/>
          <w:color w:val="FF0000"/>
        </w:rPr>
        <w:t xml:space="preserve">Pay </w:t>
      </w:r>
      <w:r>
        <w:rPr>
          <w:b/>
          <w:color w:val="FF0000"/>
        </w:rPr>
        <w:t>(pay the agreed rate in line with the contractual agreement)</w:t>
      </w:r>
    </w:p>
    <w:p w14:paraId="1A6DF5D0" w14:textId="77777777" w:rsidR="001706AA" w:rsidRDefault="001706AA" w:rsidP="00E63C7A">
      <w:pPr>
        <w:pStyle w:val="ListParagraph"/>
        <w:ind w:left="360"/>
        <w:rPr>
          <w:b/>
          <w:color w:val="FF0000"/>
        </w:rPr>
      </w:pPr>
      <w:r>
        <w:rPr>
          <w:b/>
          <w:color w:val="FF0000"/>
        </w:rPr>
        <w:t>Safety (employer has a duty of care to create a safe working environment)</w:t>
      </w:r>
    </w:p>
    <w:p w14:paraId="077BFB04" w14:textId="77777777" w:rsidR="001706AA" w:rsidRPr="004E2824" w:rsidRDefault="001706AA" w:rsidP="00E63C7A">
      <w:pPr>
        <w:pStyle w:val="ListParagraph"/>
        <w:ind w:left="360"/>
        <w:rPr>
          <w:b/>
          <w:color w:val="FF0000"/>
        </w:rPr>
      </w:pPr>
      <w:r>
        <w:rPr>
          <w:b/>
          <w:color w:val="FF0000"/>
        </w:rPr>
        <w:t>Health and welfare (employers must consider and provide measures for health and welfare)</w:t>
      </w:r>
    </w:p>
    <w:p w14:paraId="3A5982BF" w14:textId="77777777" w:rsidR="001706AA" w:rsidRDefault="001706AA" w:rsidP="0091661C"/>
    <w:p w14:paraId="16F9BF5E" w14:textId="77777777" w:rsidR="001706AA" w:rsidRDefault="001706AA" w:rsidP="001706AA">
      <w:pPr>
        <w:pStyle w:val="Answer"/>
        <w:numPr>
          <w:ilvl w:val="0"/>
          <w:numId w:val="35"/>
        </w:numPr>
      </w:pPr>
      <w:r>
        <w:t xml:space="preserve">List four laws related to employment. </w:t>
      </w:r>
    </w:p>
    <w:p w14:paraId="062F34CC" w14:textId="77777777" w:rsidR="001706AA" w:rsidRPr="0091661C" w:rsidRDefault="001706AA" w:rsidP="00E63C7A">
      <w:pPr>
        <w:kinsoku w:val="0"/>
        <w:overflowPunct w:val="0"/>
        <w:spacing w:before="0" w:after="0" w:line="240" w:lineRule="auto"/>
        <w:ind w:left="360"/>
        <w:contextualSpacing/>
        <w:textAlignment w:val="baseline"/>
        <w:rPr>
          <w:rFonts w:eastAsia="Times New Roman" w:cs="Arial"/>
          <w:b/>
          <w:color w:val="FF0000"/>
          <w:szCs w:val="22"/>
          <w:lang w:eastAsia="en-GB"/>
        </w:rPr>
      </w:pPr>
      <w:r w:rsidRPr="0091661C">
        <w:rPr>
          <w:rFonts w:eastAsia="MS PGothic" w:cs="Arial"/>
          <w:b/>
          <w:color w:val="FF0000"/>
          <w:szCs w:val="22"/>
          <w:lang w:eastAsia="en-GB"/>
        </w:rPr>
        <w:t>Equality Act 2010</w:t>
      </w:r>
    </w:p>
    <w:p w14:paraId="5C0919B3" w14:textId="77777777" w:rsidR="001706AA" w:rsidRPr="0091661C" w:rsidRDefault="001706AA" w:rsidP="00E63C7A">
      <w:pPr>
        <w:kinsoku w:val="0"/>
        <w:overflowPunct w:val="0"/>
        <w:spacing w:before="0" w:after="0" w:line="240" w:lineRule="auto"/>
        <w:ind w:left="360"/>
        <w:contextualSpacing/>
        <w:textAlignment w:val="baseline"/>
        <w:rPr>
          <w:rFonts w:eastAsia="Times New Roman" w:cs="Arial"/>
          <w:b/>
          <w:color w:val="FF0000"/>
          <w:szCs w:val="22"/>
          <w:lang w:eastAsia="en-GB"/>
        </w:rPr>
      </w:pPr>
      <w:r w:rsidRPr="0091661C">
        <w:rPr>
          <w:rFonts w:eastAsia="MS PGothic" w:cs="Arial"/>
          <w:b/>
          <w:color w:val="FF0000"/>
          <w:szCs w:val="22"/>
          <w:lang w:eastAsia="en-GB"/>
        </w:rPr>
        <w:t>Employment Act 2008</w:t>
      </w:r>
    </w:p>
    <w:p w14:paraId="642BCC94" w14:textId="77777777" w:rsidR="001706AA" w:rsidRPr="0091661C" w:rsidRDefault="001706AA" w:rsidP="00E63C7A">
      <w:pPr>
        <w:kinsoku w:val="0"/>
        <w:overflowPunct w:val="0"/>
        <w:spacing w:before="0" w:after="0" w:line="240" w:lineRule="auto"/>
        <w:ind w:left="360"/>
        <w:contextualSpacing/>
        <w:textAlignment w:val="baseline"/>
        <w:rPr>
          <w:rFonts w:eastAsia="Times New Roman" w:cs="Arial"/>
          <w:b/>
          <w:color w:val="FF0000"/>
          <w:szCs w:val="22"/>
          <w:lang w:eastAsia="en-GB"/>
        </w:rPr>
      </w:pPr>
      <w:r w:rsidRPr="0091661C">
        <w:rPr>
          <w:rFonts w:eastAsia="MS PGothic" w:cs="Arial"/>
          <w:b/>
          <w:color w:val="FF0000"/>
          <w:szCs w:val="22"/>
          <w:lang w:eastAsia="en-GB"/>
        </w:rPr>
        <w:t xml:space="preserve">Health </w:t>
      </w:r>
      <w:r>
        <w:rPr>
          <w:rFonts w:eastAsia="MS PGothic" w:cs="Arial"/>
          <w:b/>
          <w:color w:val="FF0000"/>
          <w:szCs w:val="22"/>
          <w:lang w:eastAsia="en-GB"/>
        </w:rPr>
        <w:t>and</w:t>
      </w:r>
      <w:r w:rsidRPr="0091661C">
        <w:rPr>
          <w:rFonts w:eastAsia="MS PGothic" w:cs="Arial"/>
          <w:b/>
          <w:color w:val="FF0000"/>
          <w:szCs w:val="22"/>
          <w:lang w:eastAsia="en-GB"/>
        </w:rPr>
        <w:t xml:space="preserve"> Safety at Work Act 1974</w:t>
      </w:r>
    </w:p>
    <w:p w14:paraId="7F5440D3" w14:textId="77777777" w:rsidR="001706AA" w:rsidRPr="0091661C" w:rsidRDefault="001706AA" w:rsidP="00E63C7A">
      <w:pPr>
        <w:kinsoku w:val="0"/>
        <w:overflowPunct w:val="0"/>
        <w:spacing w:before="0" w:after="0" w:line="240" w:lineRule="auto"/>
        <w:ind w:left="360"/>
        <w:contextualSpacing/>
        <w:textAlignment w:val="baseline"/>
        <w:rPr>
          <w:rFonts w:eastAsia="Times New Roman" w:cs="Arial"/>
          <w:b/>
          <w:color w:val="FF0000"/>
          <w:szCs w:val="22"/>
          <w:lang w:eastAsia="en-GB"/>
        </w:rPr>
      </w:pPr>
      <w:r w:rsidRPr="0091661C">
        <w:rPr>
          <w:rFonts w:eastAsia="MS PGothic" w:cs="Arial"/>
          <w:b/>
          <w:color w:val="FF0000"/>
          <w:szCs w:val="22"/>
          <w:lang w:eastAsia="en-GB"/>
        </w:rPr>
        <w:t>Employment Rights Act 1996</w:t>
      </w:r>
    </w:p>
    <w:p w14:paraId="5E47D08B" w14:textId="77777777" w:rsidR="001706AA" w:rsidRPr="0091661C" w:rsidRDefault="001706AA" w:rsidP="00E63C7A">
      <w:pPr>
        <w:kinsoku w:val="0"/>
        <w:overflowPunct w:val="0"/>
        <w:spacing w:before="0" w:after="0" w:line="240" w:lineRule="auto"/>
        <w:ind w:left="360"/>
        <w:contextualSpacing/>
        <w:textAlignment w:val="baseline"/>
        <w:rPr>
          <w:rFonts w:eastAsia="Times New Roman" w:cs="Arial"/>
          <w:b/>
          <w:color w:val="FF0000"/>
          <w:szCs w:val="22"/>
          <w:lang w:eastAsia="en-GB"/>
        </w:rPr>
      </w:pPr>
      <w:r w:rsidRPr="0091661C">
        <w:rPr>
          <w:rFonts w:eastAsia="MS PGothic" w:cs="Arial"/>
          <w:b/>
          <w:color w:val="FF0000"/>
          <w:szCs w:val="22"/>
          <w:lang w:eastAsia="en-GB"/>
        </w:rPr>
        <w:t>National Minimum Wage Act 1998</w:t>
      </w:r>
    </w:p>
    <w:p w14:paraId="041841F0" w14:textId="77777777" w:rsidR="001706AA" w:rsidRPr="0091661C" w:rsidRDefault="001706AA" w:rsidP="00E63C7A">
      <w:pPr>
        <w:kinsoku w:val="0"/>
        <w:overflowPunct w:val="0"/>
        <w:spacing w:before="0" w:after="0" w:line="240" w:lineRule="auto"/>
        <w:ind w:left="360"/>
        <w:contextualSpacing/>
        <w:textAlignment w:val="baseline"/>
        <w:rPr>
          <w:rFonts w:eastAsia="Times New Roman" w:cs="Arial"/>
          <w:b/>
          <w:color w:val="FF0000"/>
          <w:szCs w:val="22"/>
          <w:lang w:eastAsia="en-GB"/>
        </w:rPr>
      </w:pPr>
      <w:r w:rsidRPr="0091661C">
        <w:rPr>
          <w:rFonts w:eastAsia="MS PGothic" w:cs="Arial"/>
          <w:b/>
          <w:color w:val="FF0000"/>
          <w:szCs w:val="22"/>
          <w:lang w:eastAsia="en-GB"/>
        </w:rPr>
        <w:t>Working Time Regulations 1998</w:t>
      </w:r>
      <w:r>
        <w:rPr>
          <w:rFonts w:eastAsia="MS PGothic" w:cs="Arial"/>
          <w:b/>
          <w:color w:val="FF0000"/>
          <w:szCs w:val="22"/>
          <w:lang w:eastAsia="en-GB"/>
        </w:rPr>
        <w:t xml:space="preserve"> etc</w:t>
      </w:r>
    </w:p>
    <w:p w14:paraId="31A634B5" w14:textId="77777777" w:rsidR="001706AA" w:rsidRDefault="001706AA" w:rsidP="00942E7D">
      <w:pPr>
        <w:pStyle w:val="Answer"/>
      </w:pPr>
    </w:p>
    <w:p w14:paraId="5040D726" w14:textId="77777777" w:rsidR="001706AA" w:rsidRDefault="001706AA" w:rsidP="00942E7D">
      <w:pPr>
        <w:pStyle w:val="Answer"/>
      </w:pPr>
    </w:p>
    <w:p w14:paraId="628AAD03" w14:textId="77777777" w:rsidR="001706AA" w:rsidRDefault="001706AA" w:rsidP="00942E7D">
      <w:pPr>
        <w:pStyle w:val="Answer"/>
      </w:pPr>
    </w:p>
    <w:p w14:paraId="2A076343" w14:textId="77777777" w:rsidR="006E1028" w:rsidRDefault="006E1028" w:rsidP="001706AA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5E094" w14:textId="77777777" w:rsidR="001706AA" w:rsidRDefault="001706AA">
      <w:pPr>
        <w:spacing w:before="0" w:after="0"/>
      </w:pPr>
      <w:r>
        <w:separator/>
      </w:r>
    </w:p>
  </w:endnote>
  <w:endnote w:type="continuationSeparator" w:id="0">
    <w:p w14:paraId="0B663CFD" w14:textId="77777777" w:rsidR="001706AA" w:rsidRDefault="001706A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35DD7" w14:textId="77777777" w:rsidR="006C07FF" w:rsidRDefault="006C07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05F51" w14:textId="2EA45033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752" behindDoc="1" locked="0" layoutInCell="1" allowOverlap="1" wp14:anchorId="3F425565" wp14:editId="163197B0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6C07FF">
      <w:t xml:space="preserve">               </w:t>
    </w:r>
    <w:r w:rsidR="00276469">
      <w:t xml:space="preserve">  </w:t>
    </w:r>
    <w:r w:rsidR="006C07FF" w:rsidRPr="006C07FF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BD58E" w14:textId="77777777" w:rsidR="006C07FF" w:rsidRDefault="006C07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7BB68" w14:textId="77777777" w:rsidR="001706AA" w:rsidRDefault="001706AA">
      <w:pPr>
        <w:spacing w:before="0" w:after="0"/>
      </w:pPr>
      <w:r>
        <w:separator/>
      </w:r>
    </w:p>
  </w:footnote>
  <w:footnote w:type="continuationSeparator" w:id="0">
    <w:p w14:paraId="31733880" w14:textId="77777777" w:rsidR="001706AA" w:rsidRDefault="001706A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14F3D" w14:textId="77777777" w:rsidR="006C07FF" w:rsidRDefault="006C07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55262" w14:textId="77777777" w:rsidR="00F03E33" w:rsidRPr="00043213" w:rsidRDefault="00406AD7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57EE8190" wp14:editId="73ED6094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68565A7B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49F03DA" wp14:editId="1363A63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75C8AFF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E2FBC" w14:textId="77777777" w:rsidR="006C07FF" w:rsidRDefault="006C07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042551"/>
    <w:multiLevelType w:val="hybridMultilevel"/>
    <w:tmpl w:val="8F6E064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2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9"/>
  </w:num>
  <w:num w:numId="15">
    <w:abstractNumId w:val="10"/>
  </w:num>
  <w:num w:numId="16">
    <w:abstractNumId w:val="6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3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20"/>
  </w:num>
  <w:num w:numId="28">
    <w:abstractNumId w:val="8"/>
    <w:lvlOverride w:ilvl="0">
      <w:startOverride w:val="1"/>
    </w:lvlOverride>
  </w:num>
  <w:num w:numId="29">
    <w:abstractNumId w:val="21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  <w:num w:numId="3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6AA"/>
    <w:rsid w:val="000033BD"/>
    <w:rsid w:val="00043213"/>
    <w:rsid w:val="00082C62"/>
    <w:rsid w:val="000B231F"/>
    <w:rsid w:val="000E194B"/>
    <w:rsid w:val="00110217"/>
    <w:rsid w:val="00152AC3"/>
    <w:rsid w:val="00156AF3"/>
    <w:rsid w:val="001706AA"/>
    <w:rsid w:val="0019491D"/>
    <w:rsid w:val="001B1C2E"/>
    <w:rsid w:val="001F74AD"/>
    <w:rsid w:val="00276469"/>
    <w:rsid w:val="002D07A8"/>
    <w:rsid w:val="0034017A"/>
    <w:rsid w:val="003405EA"/>
    <w:rsid w:val="003F6A42"/>
    <w:rsid w:val="00404B31"/>
    <w:rsid w:val="00406AD7"/>
    <w:rsid w:val="00443B2E"/>
    <w:rsid w:val="00474F67"/>
    <w:rsid w:val="0048500D"/>
    <w:rsid w:val="00524E1B"/>
    <w:rsid w:val="006135C0"/>
    <w:rsid w:val="006642FD"/>
    <w:rsid w:val="006807B0"/>
    <w:rsid w:val="00691B95"/>
    <w:rsid w:val="006B798A"/>
    <w:rsid w:val="006C07FF"/>
    <w:rsid w:val="006D3AA3"/>
    <w:rsid w:val="006D4994"/>
    <w:rsid w:val="006E1028"/>
    <w:rsid w:val="006E19C2"/>
    <w:rsid w:val="006F7BAF"/>
    <w:rsid w:val="0077296E"/>
    <w:rsid w:val="00797FA7"/>
    <w:rsid w:val="008C1F1C"/>
    <w:rsid w:val="009975A0"/>
    <w:rsid w:val="009C5C6E"/>
    <w:rsid w:val="009F580B"/>
    <w:rsid w:val="00A2454C"/>
    <w:rsid w:val="00AE245C"/>
    <w:rsid w:val="00B054EC"/>
    <w:rsid w:val="00BE2C21"/>
    <w:rsid w:val="00C01D20"/>
    <w:rsid w:val="00C202BF"/>
    <w:rsid w:val="00C858D7"/>
    <w:rsid w:val="00CF2659"/>
    <w:rsid w:val="00D073BC"/>
    <w:rsid w:val="00D56B82"/>
    <w:rsid w:val="00DA2485"/>
    <w:rsid w:val="00DE29A8"/>
    <w:rsid w:val="00E34B29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5D61C0F"/>
  <w15:docId w15:val="{8DBD002E-DBEC-49C2-AAD1-E12063FEA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706AA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1706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6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964A1B-4B55-401A-A17B-C055842782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A3A554A-CD91-44F9-8612-0F8D76CA4D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AB68C5-8807-4649-92A5-8EADF9968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Construction</Template>
  <TotalTime>2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4</cp:revision>
  <cp:lastPrinted>2013-05-15T12:05:00Z</cp:lastPrinted>
  <dcterms:created xsi:type="dcterms:W3CDTF">2021-07-21T15:56:00Z</dcterms:created>
  <dcterms:modified xsi:type="dcterms:W3CDTF">2021-08-13T13:32:00Z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