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22996" w14:textId="77777777" w:rsidR="00B51B59" w:rsidRDefault="00B51B59" w:rsidP="00051F93">
      <w:pPr>
        <w:pStyle w:val="Unittitle"/>
        <w:rPr>
          <w:bCs/>
        </w:rPr>
      </w:pPr>
      <w:r>
        <w:t>9. Relationship management in construction</w:t>
      </w:r>
    </w:p>
    <w:p w14:paraId="090233A4" w14:textId="77777777" w:rsidR="00B51B59" w:rsidRDefault="00B51B59" w:rsidP="00337D41">
      <w:pPr>
        <w:pStyle w:val="Heading1"/>
      </w:pPr>
      <w:r>
        <w:t xml:space="preserve">Worksheet 16: </w:t>
      </w:r>
      <w:proofErr w:type="gramStart"/>
      <w:r>
        <w:t>Social media</w:t>
      </w:r>
      <w:proofErr w:type="gramEnd"/>
      <w:r>
        <w:t xml:space="preserve"> (learner)</w:t>
      </w:r>
    </w:p>
    <w:p w14:paraId="3483CD61" w14:textId="77777777" w:rsidR="00B51B59" w:rsidRDefault="00B51B59" w:rsidP="00D07204">
      <w:pPr>
        <w:pStyle w:val="Answer"/>
        <w:ind w:left="0"/>
      </w:pPr>
      <w:r>
        <w:t xml:space="preserve">You are working for a small construction contractor who does not currently use social media for company purposes. Your managing director wants to explore how social media platforms such as LinkedIn may help attract more clients and business. You have been asked to talk to local companies and research how creating and using a LinkedIn account could impact your company, including potential advantages and disadvantages. You have been asked to create a short report and present your findings to your managing director. </w:t>
      </w:r>
    </w:p>
    <w:p w14:paraId="3F6AE1EC" w14:textId="77777777" w:rsidR="00B51B59" w:rsidRPr="009C0635" w:rsidRDefault="00B51B59" w:rsidP="00D07204">
      <w:pPr>
        <w:pStyle w:val="Answer"/>
        <w:ind w:left="0"/>
        <w:rPr>
          <w:b/>
          <w:color w:val="000000" w:themeColor="text1"/>
        </w:rPr>
      </w:pPr>
    </w:p>
    <w:p w14:paraId="0269F2DB" w14:textId="77777777" w:rsidR="00B51B59" w:rsidRDefault="00B51B59" w:rsidP="00D3198E">
      <w:pPr>
        <w:pStyle w:val="Answer"/>
        <w:ind w:left="0"/>
      </w:pPr>
      <w:r>
        <w:t xml:space="preserve">Timings (approximate): </w:t>
      </w:r>
    </w:p>
    <w:p w14:paraId="3596600D" w14:textId="77777777" w:rsidR="00B51B59" w:rsidRDefault="00B51B59" w:rsidP="00D3198E">
      <w:pPr>
        <w:pStyle w:val="Answer"/>
        <w:ind w:left="0"/>
        <w:rPr>
          <w:b/>
          <w:color w:val="000000" w:themeColor="text1"/>
        </w:rPr>
      </w:pPr>
    </w:p>
    <w:p w14:paraId="64EF97CF" w14:textId="77777777" w:rsidR="00B51B59" w:rsidRPr="009C0635" w:rsidRDefault="00B51B59" w:rsidP="00D3198E">
      <w:pPr>
        <w:pStyle w:val="Answer"/>
        <w:ind w:left="0"/>
        <w:rPr>
          <w:b/>
          <w:color w:val="000000" w:themeColor="text1"/>
        </w:rPr>
      </w:pPr>
      <w:r w:rsidRPr="009C0635">
        <w:rPr>
          <w:b/>
          <w:color w:val="000000" w:themeColor="text1"/>
        </w:rPr>
        <w:t xml:space="preserve">45 </w:t>
      </w:r>
      <w:r>
        <w:rPr>
          <w:b/>
          <w:color w:val="000000" w:themeColor="text1"/>
        </w:rPr>
        <w:t>m</w:t>
      </w:r>
      <w:r w:rsidRPr="009C0635">
        <w:rPr>
          <w:b/>
          <w:color w:val="000000" w:themeColor="text1"/>
        </w:rPr>
        <w:t>inutes</w:t>
      </w:r>
      <w:r>
        <w:rPr>
          <w:b/>
          <w:color w:val="000000" w:themeColor="text1"/>
        </w:rPr>
        <w:t>:</w:t>
      </w:r>
      <w:r w:rsidRPr="009C0635">
        <w:rPr>
          <w:b/>
          <w:color w:val="000000" w:themeColor="text1"/>
        </w:rPr>
        <w:t xml:space="preserve"> </w:t>
      </w:r>
      <w:r>
        <w:rPr>
          <w:b/>
          <w:color w:val="000000" w:themeColor="text1"/>
        </w:rPr>
        <w:t>r</w:t>
      </w:r>
      <w:r w:rsidRPr="009C0635">
        <w:rPr>
          <w:b/>
          <w:color w:val="000000" w:themeColor="text1"/>
        </w:rPr>
        <w:t>esearch</w:t>
      </w:r>
    </w:p>
    <w:p w14:paraId="569FBCCF" w14:textId="77777777" w:rsidR="00B51B59" w:rsidRDefault="00B51B59" w:rsidP="00D3198E">
      <w:pPr>
        <w:pStyle w:val="Answer"/>
        <w:ind w:left="0"/>
        <w:rPr>
          <w:b/>
          <w:color w:val="000000" w:themeColor="text1"/>
        </w:rPr>
      </w:pPr>
      <w:r w:rsidRPr="009C0635">
        <w:rPr>
          <w:b/>
          <w:color w:val="000000" w:themeColor="text1"/>
        </w:rPr>
        <w:t xml:space="preserve">30 </w:t>
      </w:r>
      <w:r>
        <w:rPr>
          <w:b/>
          <w:color w:val="000000" w:themeColor="text1"/>
        </w:rPr>
        <w:t>m</w:t>
      </w:r>
      <w:r w:rsidRPr="009C0635">
        <w:rPr>
          <w:b/>
          <w:color w:val="000000" w:themeColor="text1"/>
        </w:rPr>
        <w:t>inutes</w:t>
      </w:r>
      <w:r>
        <w:rPr>
          <w:b/>
          <w:color w:val="000000" w:themeColor="text1"/>
        </w:rPr>
        <w:t>:</w:t>
      </w:r>
      <w:r w:rsidRPr="009C0635">
        <w:rPr>
          <w:b/>
          <w:color w:val="000000" w:themeColor="text1"/>
        </w:rPr>
        <w:t xml:space="preserve"> report writing</w:t>
      </w:r>
    </w:p>
    <w:p w14:paraId="491B3E85" w14:textId="77777777" w:rsidR="00B51B59" w:rsidRPr="009C0635" w:rsidRDefault="00B51B59" w:rsidP="00D07204">
      <w:pPr>
        <w:pStyle w:val="Answer"/>
        <w:ind w:left="0"/>
        <w:rPr>
          <w:b/>
          <w:color w:val="000000" w:themeColor="text1"/>
        </w:rPr>
      </w:pPr>
    </w:p>
    <w:p w14:paraId="353A4EAE" w14:textId="77777777" w:rsidR="00B51B59" w:rsidRDefault="00B51B59" w:rsidP="00D07204">
      <w:pPr>
        <w:pStyle w:val="Answer"/>
        <w:ind w:left="0"/>
      </w:pPr>
    </w:p>
    <w:p w14:paraId="18E9454D" w14:textId="77777777" w:rsidR="00B51B59" w:rsidRDefault="00B51B59" w:rsidP="00942E7D">
      <w:pPr>
        <w:pStyle w:val="Answer"/>
      </w:pPr>
    </w:p>
    <w:p w14:paraId="48145784" w14:textId="77777777" w:rsidR="00B51B59" w:rsidRDefault="00B51B59" w:rsidP="00D8690F">
      <w:pPr>
        <w:pStyle w:val="Answer"/>
      </w:pPr>
      <w:r>
        <w:t xml:space="preserve"> </w:t>
      </w:r>
    </w:p>
    <w:p w14:paraId="4F6E33CD" w14:textId="77777777" w:rsidR="00B51B59" w:rsidRDefault="00B51B59" w:rsidP="00D8690F">
      <w:pPr>
        <w:pStyle w:val="Answer"/>
      </w:pPr>
    </w:p>
    <w:p w14:paraId="51C618F0" w14:textId="77777777" w:rsidR="00B51B59" w:rsidRDefault="00B51B59" w:rsidP="00D8690F">
      <w:pPr>
        <w:pStyle w:val="Answer"/>
      </w:pPr>
    </w:p>
    <w:p w14:paraId="37B78462" w14:textId="77777777" w:rsidR="00B51B59" w:rsidRDefault="00B51B59" w:rsidP="006E1028">
      <w:pPr>
        <w:pStyle w:val="Answer"/>
      </w:pPr>
    </w:p>
    <w:p w14:paraId="74FF6976" w14:textId="77777777" w:rsidR="00474F67" w:rsidRDefault="00474F67" w:rsidP="00474F67">
      <w:pPr>
        <w:rPr>
          <w:rFonts w:cs="Arial"/>
          <w:szCs w:val="22"/>
        </w:rPr>
      </w:pPr>
    </w:p>
    <w:p w14:paraId="057DC96F"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1C44" w14:textId="77777777" w:rsidR="00B51B59" w:rsidRDefault="00B51B59">
      <w:pPr>
        <w:spacing w:before="0" w:after="0"/>
      </w:pPr>
      <w:r>
        <w:separator/>
      </w:r>
    </w:p>
  </w:endnote>
  <w:endnote w:type="continuationSeparator" w:id="0">
    <w:p w14:paraId="56A9B033" w14:textId="77777777" w:rsidR="00B51B59" w:rsidRDefault="00B51B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788D" w14:textId="77777777" w:rsidR="00982853" w:rsidRDefault="00982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94FE2" w14:textId="501DFE74"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0D9362B8" wp14:editId="60A67D8A">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82853">
      <w:t xml:space="preserve">              </w:t>
    </w:r>
    <w:r w:rsidR="00BB3DC6">
      <w:t xml:space="preserve">  </w:t>
    </w:r>
    <w:r w:rsidR="00982853" w:rsidRPr="00982853">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55E9" w14:textId="77777777" w:rsidR="00982853" w:rsidRDefault="00982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5AA6" w14:textId="77777777" w:rsidR="00B51B59" w:rsidRDefault="00B51B59">
      <w:pPr>
        <w:spacing w:before="0" w:after="0"/>
      </w:pPr>
      <w:r>
        <w:separator/>
      </w:r>
    </w:p>
  </w:footnote>
  <w:footnote w:type="continuationSeparator" w:id="0">
    <w:p w14:paraId="7C185D0C" w14:textId="77777777" w:rsidR="00B51B59" w:rsidRDefault="00B51B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901A" w14:textId="77777777" w:rsidR="00982853" w:rsidRDefault="00982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9D0"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6BB2DBC" wp14:editId="25D65147">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05B06D4B"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29F8CB50" wp14:editId="489C909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B3881F"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6AD5" w14:textId="77777777" w:rsidR="00982853" w:rsidRDefault="009828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59"/>
    <w:rsid w:val="000033BD"/>
    <w:rsid w:val="00043213"/>
    <w:rsid w:val="00082C62"/>
    <w:rsid w:val="000B231F"/>
    <w:rsid w:val="000E194B"/>
    <w:rsid w:val="00110217"/>
    <w:rsid w:val="00152AC3"/>
    <w:rsid w:val="00156AF3"/>
    <w:rsid w:val="0019491D"/>
    <w:rsid w:val="001B1C2E"/>
    <w:rsid w:val="001F74AD"/>
    <w:rsid w:val="002D07A8"/>
    <w:rsid w:val="0034017A"/>
    <w:rsid w:val="003405EA"/>
    <w:rsid w:val="003F6A42"/>
    <w:rsid w:val="00404B31"/>
    <w:rsid w:val="00406AD7"/>
    <w:rsid w:val="00443B2E"/>
    <w:rsid w:val="00474F67"/>
    <w:rsid w:val="0048500D"/>
    <w:rsid w:val="00524E1B"/>
    <w:rsid w:val="006135C0"/>
    <w:rsid w:val="006642FD"/>
    <w:rsid w:val="006807B0"/>
    <w:rsid w:val="00691B95"/>
    <w:rsid w:val="006B798A"/>
    <w:rsid w:val="006D3AA3"/>
    <w:rsid w:val="006D4994"/>
    <w:rsid w:val="006E1028"/>
    <w:rsid w:val="006E19C2"/>
    <w:rsid w:val="006F7BAF"/>
    <w:rsid w:val="0077296E"/>
    <w:rsid w:val="00797FA7"/>
    <w:rsid w:val="008C1F1C"/>
    <w:rsid w:val="00982853"/>
    <w:rsid w:val="009975A0"/>
    <w:rsid w:val="009C5C6E"/>
    <w:rsid w:val="009F580B"/>
    <w:rsid w:val="00A2454C"/>
    <w:rsid w:val="00AE245C"/>
    <w:rsid w:val="00B054EC"/>
    <w:rsid w:val="00B51B59"/>
    <w:rsid w:val="00BB3DC6"/>
    <w:rsid w:val="00BE2C21"/>
    <w:rsid w:val="00C01D20"/>
    <w:rsid w:val="00C202BF"/>
    <w:rsid w:val="00C858D7"/>
    <w:rsid w:val="00CF2659"/>
    <w:rsid w:val="00D073BC"/>
    <w:rsid w:val="00D56B82"/>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15C26"/>
  <w15:docId w15:val="{496EEFBB-255A-457E-8BE2-C203CAAE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686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32F23-1C91-4492-8F29-AFC68BAF0D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363724-8263-4FB6-918D-6C639D32FD41}">
  <ds:schemaRefs>
    <ds:schemaRef ds:uri="http://schemas.microsoft.com/sharepoint/v3/contenttype/forms"/>
  </ds:schemaRefs>
</ds:datastoreItem>
</file>

<file path=customXml/itemProps3.xml><?xml version="1.0" encoding="utf-8"?>
<ds:datastoreItem xmlns:ds="http://schemas.openxmlformats.org/officeDocument/2006/customXml" ds:itemID="{884AC465-948D-45E3-BEEB-0210AB9D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1</TotalTime>
  <Pages>1</Pages>
  <Words>102</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2021-07-21T15:57:00Z</dcterms:created>
  <dcterms:modified xsi:type="dcterms:W3CDTF">2021-08-13T13:33:00Z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