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FD8A5" w14:textId="77777777" w:rsidR="00192C9E" w:rsidRDefault="00192C9E" w:rsidP="00F3667D">
      <w:pPr>
        <w:pStyle w:val="Unittitle"/>
        <w:rPr>
          <w:bCs/>
        </w:rPr>
      </w:pPr>
      <w:r>
        <w:t>9. Relationship management in construction</w:t>
      </w:r>
    </w:p>
    <w:p w14:paraId="7056FE84" w14:textId="77777777" w:rsidR="00192C9E" w:rsidRDefault="00192C9E" w:rsidP="00E119DC">
      <w:pPr>
        <w:pStyle w:val="Heading1"/>
      </w:pPr>
      <w:r>
        <w:t>Worksheet 17</w:t>
      </w:r>
      <w:r w:rsidRPr="00692A45">
        <w:t xml:space="preserve">: </w:t>
      </w:r>
      <w:r>
        <w:t>Sources of information (learner)</w:t>
      </w:r>
    </w:p>
    <w:p w14:paraId="546F0038" w14:textId="77777777" w:rsidR="00192C9E" w:rsidRDefault="00192C9E" w:rsidP="00241850"/>
    <w:p w14:paraId="41683E55" w14:textId="77777777" w:rsidR="00192C9E" w:rsidRDefault="00192C9E" w:rsidP="00192C9E">
      <w:pPr>
        <w:pStyle w:val="ListParagraph"/>
        <w:numPr>
          <w:ilvl w:val="0"/>
          <w:numId w:val="35"/>
        </w:numPr>
      </w:pPr>
      <w:r>
        <w:t xml:space="preserve">Explain the methods construction companies use to advertise their businesses. </w:t>
      </w:r>
    </w:p>
    <w:p w14:paraId="572C227C" w14:textId="77777777" w:rsidR="00192C9E" w:rsidRDefault="00192C9E" w:rsidP="00E37191"/>
    <w:p w14:paraId="5333E68F" w14:textId="77777777" w:rsidR="00192C9E" w:rsidRDefault="00192C9E" w:rsidP="00E37191"/>
    <w:p w14:paraId="0920CAED" w14:textId="77777777" w:rsidR="00192C9E" w:rsidRDefault="00192C9E" w:rsidP="00E37191"/>
    <w:p w14:paraId="4A15AACE" w14:textId="77777777" w:rsidR="00192C9E" w:rsidRDefault="00192C9E" w:rsidP="0091097C">
      <w:pPr>
        <w:pStyle w:val="ListParagraph"/>
      </w:pPr>
    </w:p>
    <w:p w14:paraId="3C469054" w14:textId="77777777" w:rsidR="00192C9E" w:rsidRDefault="00192C9E" w:rsidP="00241850"/>
    <w:p w14:paraId="7A1BCB24" w14:textId="77777777" w:rsidR="00192C9E" w:rsidRDefault="00192C9E" w:rsidP="00192C9E">
      <w:pPr>
        <w:pStyle w:val="ListParagraph"/>
        <w:numPr>
          <w:ilvl w:val="0"/>
          <w:numId w:val="35"/>
        </w:numPr>
      </w:pPr>
      <w:r>
        <w:t xml:space="preserve">Explain how networking can increase business in the construction industry. </w:t>
      </w:r>
    </w:p>
    <w:p w14:paraId="174D221C" w14:textId="77777777" w:rsidR="00192C9E" w:rsidRDefault="00192C9E" w:rsidP="00E37191"/>
    <w:p w14:paraId="052253BB" w14:textId="77777777" w:rsidR="00192C9E" w:rsidRDefault="00192C9E" w:rsidP="00E37191"/>
    <w:p w14:paraId="10F2F252" w14:textId="77777777" w:rsidR="00192C9E" w:rsidRDefault="00192C9E" w:rsidP="00E37191"/>
    <w:p w14:paraId="5346EEE8" w14:textId="77777777" w:rsidR="00192C9E" w:rsidRDefault="00192C9E" w:rsidP="0091097C">
      <w:pPr>
        <w:pStyle w:val="ListParagraph"/>
      </w:pPr>
    </w:p>
    <w:p w14:paraId="6348202F" w14:textId="77777777" w:rsidR="00192C9E" w:rsidRDefault="00192C9E" w:rsidP="00241850"/>
    <w:p w14:paraId="6107861C" w14:textId="77777777" w:rsidR="00192C9E" w:rsidRDefault="00192C9E" w:rsidP="00192C9E">
      <w:pPr>
        <w:pStyle w:val="ListParagraph"/>
        <w:numPr>
          <w:ilvl w:val="0"/>
          <w:numId w:val="35"/>
        </w:numPr>
      </w:pPr>
      <w:r>
        <w:t>Suggest four possible benefits of networking.</w:t>
      </w:r>
    </w:p>
    <w:p w14:paraId="78B0D49B" w14:textId="77777777" w:rsidR="00192C9E" w:rsidRDefault="00192C9E" w:rsidP="00832B30">
      <w:pPr>
        <w:pStyle w:val="ListParagraph"/>
      </w:pPr>
    </w:p>
    <w:p w14:paraId="32D948DA" w14:textId="77777777" w:rsidR="00192C9E" w:rsidRDefault="00192C9E" w:rsidP="00832B30">
      <w:pPr>
        <w:pStyle w:val="ListParagraph"/>
      </w:pPr>
    </w:p>
    <w:p w14:paraId="54CCA77D" w14:textId="77777777" w:rsidR="00192C9E" w:rsidRDefault="00192C9E" w:rsidP="00832B30">
      <w:pPr>
        <w:pStyle w:val="ListParagraph"/>
      </w:pPr>
    </w:p>
    <w:p w14:paraId="4A424D83" w14:textId="77777777" w:rsidR="00192C9E" w:rsidRDefault="00192C9E" w:rsidP="00832B30">
      <w:pPr>
        <w:pStyle w:val="ListParagraph"/>
      </w:pPr>
    </w:p>
    <w:p w14:paraId="6CA47207" w14:textId="77777777" w:rsidR="00192C9E" w:rsidRDefault="00192C9E" w:rsidP="00832B30">
      <w:pPr>
        <w:pStyle w:val="ListParagraph"/>
      </w:pPr>
    </w:p>
    <w:p w14:paraId="7BB775C5" w14:textId="77777777" w:rsidR="00192C9E" w:rsidRDefault="00192C9E" w:rsidP="00241850"/>
    <w:p w14:paraId="482DF0E4" w14:textId="77777777" w:rsidR="00192C9E" w:rsidRDefault="00192C9E" w:rsidP="00192C9E">
      <w:pPr>
        <w:pStyle w:val="ListParagraph"/>
        <w:numPr>
          <w:ilvl w:val="0"/>
          <w:numId w:val="35"/>
        </w:numPr>
      </w:pPr>
      <w:r>
        <w:t>List five ways a construction company can build its business.</w:t>
      </w:r>
    </w:p>
    <w:p w14:paraId="257F2B14" w14:textId="77777777" w:rsidR="00192C9E" w:rsidRDefault="00192C9E" w:rsidP="00E37191"/>
    <w:p w14:paraId="1AA46659" w14:textId="77777777" w:rsidR="00192C9E" w:rsidRDefault="00192C9E" w:rsidP="00E37191"/>
    <w:p w14:paraId="2FF73422" w14:textId="77777777" w:rsidR="00192C9E" w:rsidRDefault="00192C9E" w:rsidP="00E37191"/>
    <w:p w14:paraId="3997C0FD" w14:textId="77777777" w:rsidR="00192C9E" w:rsidRDefault="00192C9E" w:rsidP="00E37191"/>
    <w:p w14:paraId="0DD36C13" w14:textId="77777777" w:rsidR="00192C9E" w:rsidRDefault="00192C9E" w:rsidP="00832B30">
      <w:pPr>
        <w:pStyle w:val="ListParagraph"/>
      </w:pPr>
    </w:p>
    <w:p w14:paraId="02E5D74B" w14:textId="77777777" w:rsidR="00192C9E" w:rsidRDefault="00192C9E" w:rsidP="00832B30">
      <w:pPr>
        <w:pStyle w:val="ListParagraph"/>
      </w:pPr>
    </w:p>
    <w:p w14:paraId="4681092D" w14:textId="77777777" w:rsidR="00192C9E" w:rsidRDefault="00192C9E" w:rsidP="00192C9E">
      <w:pPr>
        <w:pStyle w:val="ListParagraph"/>
        <w:numPr>
          <w:ilvl w:val="0"/>
          <w:numId w:val="35"/>
        </w:numPr>
      </w:pPr>
      <w:r>
        <w:t xml:space="preserve">Explain how individuals and companies can share ideas and knowledge in the industry. </w:t>
      </w:r>
    </w:p>
    <w:p w14:paraId="5F49CE47" w14:textId="77777777" w:rsidR="00192C9E" w:rsidRPr="00832B30" w:rsidRDefault="00192C9E" w:rsidP="00832B30">
      <w:pPr>
        <w:pStyle w:val="ListParagraph"/>
        <w:rPr>
          <w:b/>
          <w:color w:val="FF0000"/>
        </w:rPr>
      </w:pPr>
    </w:p>
    <w:p w14:paraId="2D7B5CDA" w14:textId="77777777" w:rsidR="00192C9E" w:rsidRDefault="00192C9E" w:rsidP="00241850"/>
    <w:p w14:paraId="70A5CF9D" w14:textId="77777777" w:rsidR="00192C9E" w:rsidRDefault="00192C9E" w:rsidP="00241850"/>
    <w:p w14:paraId="241AB19F" w14:textId="77777777" w:rsidR="00192C9E" w:rsidRDefault="00192C9E" w:rsidP="00241850"/>
    <w:p w14:paraId="2F1CF6B5" w14:textId="77777777" w:rsidR="00192C9E" w:rsidRPr="00241850" w:rsidRDefault="00192C9E" w:rsidP="00241850"/>
    <w:p w14:paraId="05313E59" w14:textId="77777777" w:rsidR="00192C9E" w:rsidRDefault="00192C9E" w:rsidP="00B306A2">
      <w:pPr>
        <w:pStyle w:val="Answer"/>
      </w:pPr>
    </w:p>
    <w:p w14:paraId="4D317F79" w14:textId="77777777" w:rsidR="00192C9E" w:rsidRDefault="00192C9E" w:rsidP="00942E7D">
      <w:pPr>
        <w:pStyle w:val="Answer"/>
      </w:pPr>
    </w:p>
    <w:p w14:paraId="48D0275A" w14:textId="77777777" w:rsidR="00474F67" w:rsidRDefault="00474F67" w:rsidP="00474F67">
      <w:pPr>
        <w:rPr>
          <w:rFonts w:cs="Arial"/>
          <w:szCs w:val="22"/>
        </w:rPr>
      </w:pPr>
    </w:p>
    <w:p w14:paraId="7482711F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D909A" w14:textId="77777777" w:rsidR="00192C9E" w:rsidRDefault="00192C9E">
      <w:pPr>
        <w:spacing w:before="0" w:after="0"/>
      </w:pPr>
      <w:r>
        <w:separator/>
      </w:r>
    </w:p>
  </w:endnote>
  <w:endnote w:type="continuationSeparator" w:id="0">
    <w:p w14:paraId="6461D348" w14:textId="77777777" w:rsidR="00192C9E" w:rsidRDefault="00192C9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62731" w14:textId="77777777" w:rsidR="00184C42" w:rsidRDefault="00184C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54EBF" w14:textId="5CFBF949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4EEB40B2" wp14:editId="052D619A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184C42">
      <w:t xml:space="preserve">                  </w:t>
    </w:r>
    <w:r w:rsidR="00184C42" w:rsidRPr="00184C42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1BA3C" w14:textId="77777777" w:rsidR="00184C42" w:rsidRDefault="00184C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AB2C3" w14:textId="77777777" w:rsidR="00192C9E" w:rsidRDefault="00192C9E">
      <w:pPr>
        <w:spacing w:before="0" w:after="0"/>
      </w:pPr>
      <w:r>
        <w:separator/>
      </w:r>
    </w:p>
  </w:footnote>
  <w:footnote w:type="continuationSeparator" w:id="0">
    <w:p w14:paraId="6F920EBD" w14:textId="77777777" w:rsidR="00192C9E" w:rsidRDefault="00192C9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BE976" w14:textId="77777777" w:rsidR="00184C42" w:rsidRDefault="00184C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C84BF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572EF0E3" wp14:editId="3EDC19FE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374D7B6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1CDE03D6" wp14:editId="0C45E51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3B6623B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E5D34" w14:textId="77777777" w:rsidR="00184C42" w:rsidRDefault="00184C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C203EF"/>
    <w:multiLevelType w:val="hybridMultilevel"/>
    <w:tmpl w:val="29B0AC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C9E"/>
    <w:rsid w:val="000033BD"/>
    <w:rsid w:val="00043213"/>
    <w:rsid w:val="00082C62"/>
    <w:rsid w:val="000B231F"/>
    <w:rsid w:val="000E194B"/>
    <w:rsid w:val="00110217"/>
    <w:rsid w:val="00152AC3"/>
    <w:rsid w:val="00156AF3"/>
    <w:rsid w:val="00184C42"/>
    <w:rsid w:val="00192C9E"/>
    <w:rsid w:val="0019491D"/>
    <w:rsid w:val="001B1C2E"/>
    <w:rsid w:val="001F74AD"/>
    <w:rsid w:val="002D07A8"/>
    <w:rsid w:val="0034017A"/>
    <w:rsid w:val="003405EA"/>
    <w:rsid w:val="003F6A42"/>
    <w:rsid w:val="00404B31"/>
    <w:rsid w:val="00406AD7"/>
    <w:rsid w:val="00443B2E"/>
    <w:rsid w:val="00474F67"/>
    <w:rsid w:val="0048500D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C1F1C"/>
    <w:rsid w:val="009975A0"/>
    <w:rsid w:val="009C5C6E"/>
    <w:rsid w:val="009F580B"/>
    <w:rsid w:val="00A2454C"/>
    <w:rsid w:val="00AE245C"/>
    <w:rsid w:val="00B054EC"/>
    <w:rsid w:val="00BE2C21"/>
    <w:rsid w:val="00C01D20"/>
    <w:rsid w:val="00C202BF"/>
    <w:rsid w:val="00C858D7"/>
    <w:rsid w:val="00CF2659"/>
    <w:rsid w:val="00D073BC"/>
    <w:rsid w:val="00D56B82"/>
    <w:rsid w:val="00DA2485"/>
    <w:rsid w:val="00DE29A8"/>
    <w:rsid w:val="00E34B29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B4E7987"/>
  <w15:docId w15:val="{ABD18FE8-D8D5-4099-A379-7E579D6CA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192C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14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C29592-D0A0-4D64-9144-D9E1C14B0F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F10CF17-30C5-40C1-B9FE-81499A4468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C085DA-2DCA-49F4-9C0F-C32D3B79FD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</Template>
  <TotalTime>1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2021-07-21T15:58:00Z</dcterms:created>
  <dcterms:modified xsi:type="dcterms:W3CDTF">2021-08-13T13:35:00Z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