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2616E" w14:textId="77777777" w:rsidR="00125B36" w:rsidRDefault="00125B36" w:rsidP="006E35DE">
      <w:pPr>
        <w:pStyle w:val="Unittitle"/>
        <w:rPr>
          <w:bCs/>
        </w:rPr>
      </w:pPr>
      <w:r>
        <w:t>9. Relationship management in construction</w:t>
      </w:r>
    </w:p>
    <w:p w14:paraId="408060F9" w14:textId="77777777" w:rsidR="00125B36" w:rsidRPr="00692A45" w:rsidRDefault="00125B36" w:rsidP="007A438B">
      <w:pPr>
        <w:pStyle w:val="Heading1"/>
        <w:spacing w:line="480" w:lineRule="auto"/>
      </w:pPr>
      <w:r>
        <w:t xml:space="preserve">Worksheet 2: CSR (learner) </w:t>
      </w:r>
    </w:p>
    <w:p w14:paraId="7A331789" w14:textId="77777777" w:rsidR="00125B36" w:rsidRDefault="00125B36" w:rsidP="00CD12EF">
      <w:pPr>
        <w:pStyle w:val="Answer"/>
        <w:ind w:left="0"/>
      </w:pPr>
      <w:r>
        <w:t xml:space="preserve">You are working as an assistant project manager for a medium-sized construction company. Your employer has asked you to research how they can improve CSR within the organisation and create a short report with your findings. You have been asked to look at national and local construction contractors with good CSR reputations. From your report the board would like you to create a 3-minute pitch with your best ideas of how to boost CSR. </w:t>
      </w:r>
    </w:p>
    <w:p w14:paraId="151AEAC4" w14:textId="77777777" w:rsidR="00125B36" w:rsidRDefault="00125B36" w:rsidP="00571C13">
      <w:pPr>
        <w:pStyle w:val="Answer"/>
      </w:pPr>
    </w:p>
    <w:p w14:paraId="44AD2EC1" w14:textId="77777777" w:rsidR="00125B36" w:rsidRDefault="00125B36" w:rsidP="00571C13">
      <w:pPr>
        <w:pStyle w:val="Answer"/>
      </w:pPr>
      <w:r>
        <w:t xml:space="preserve">Points to include: </w:t>
      </w:r>
    </w:p>
    <w:p w14:paraId="42E77BE1" w14:textId="77777777" w:rsidR="00125B36" w:rsidRPr="00571C13" w:rsidRDefault="00125B36" w:rsidP="00571C13">
      <w:pPr>
        <w:pStyle w:val="Answer"/>
        <w:rPr>
          <w:b/>
        </w:rPr>
      </w:pPr>
    </w:p>
    <w:p w14:paraId="45883171" w14:textId="77777777" w:rsidR="00125B36" w:rsidRPr="00571C13" w:rsidRDefault="00125B36" w:rsidP="00571C13">
      <w:pPr>
        <w:pStyle w:val="Answer"/>
        <w:rPr>
          <w:b/>
        </w:rPr>
      </w:pPr>
      <w:r w:rsidRPr="00571C13">
        <w:rPr>
          <w:b/>
        </w:rPr>
        <w:t>Overview of CSR</w:t>
      </w:r>
    </w:p>
    <w:p w14:paraId="14DD9990" w14:textId="77777777" w:rsidR="00125B36" w:rsidRPr="00571C13" w:rsidRDefault="00125B36" w:rsidP="00571C13">
      <w:pPr>
        <w:pStyle w:val="Answer"/>
        <w:rPr>
          <w:b/>
        </w:rPr>
      </w:pPr>
      <w:r w:rsidRPr="00571C13">
        <w:rPr>
          <w:b/>
        </w:rPr>
        <w:t xml:space="preserve">Advantages of CSR </w:t>
      </w:r>
    </w:p>
    <w:p w14:paraId="1458F72A" w14:textId="77777777" w:rsidR="00125B36" w:rsidRPr="00571C13" w:rsidRDefault="00125B36" w:rsidP="00571C13">
      <w:pPr>
        <w:pStyle w:val="Answer"/>
        <w:rPr>
          <w:b/>
        </w:rPr>
      </w:pPr>
      <w:r w:rsidRPr="00571C13">
        <w:rPr>
          <w:b/>
        </w:rPr>
        <w:t xml:space="preserve">Ways to promote CSR </w:t>
      </w:r>
    </w:p>
    <w:p w14:paraId="340ED588" w14:textId="77777777" w:rsidR="00125B36" w:rsidRDefault="00125B36" w:rsidP="00571C13">
      <w:pPr>
        <w:pStyle w:val="Answer"/>
        <w:rPr>
          <w:b/>
        </w:rPr>
      </w:pPr>
      <w:r w:rsidRPr="00571C13">
        <w:rPr>
          <w:b/>
        </w:rPr>
        <w:t xml:space="preserve">Suggestions </w:t>
      </w:r>
      <w:r>
        <w:rPr>
          <w:b/>
        </w:rPr>
        <w:t xml:space="preserve">on how </w:t>
      </w:r>
      <w:r w:rsidRPr="00571C13">
        <w:rPr>
          <w:b/>
        </w:rPr>
        <w:t xml:space="preserve">to boost CSR in the company </w:t>
      </w:r>
    </w:p>
    <w:p w14:paraId="3822A2FD" w14:textId="77777777" w:rsidR="00125B36" w:rsidRDefault="00125B36" w:rsidP="00571C13">
      <w:pPr>
        <w:pStyle w:val="Answer"/>
        <w:rPr>
          <w:b/>
        </w:rPr>
      </w:pPr>
    </w:p>
    <w:p w14:paraId="23D3A2EC" w14:textId="77777777" w:rsidR="00125B36" w:rsidRDefault="00125B36" w:rsidP="00571C13">
      <w:pPr>
        <w:pStyle w:val="Answer"/>
      </w:pPr>
      <w:r>
        <w:t xml:space="preserve">Timings (approximate): </w:t>
      </w:r>
    </w:p>
    <w:p w14:paraId="091DF781" w14:textId="77777777" w:rsidR="00125B36" w:rsidRDefault="00125B36" w:rsidP="00571C13">
      <w:pPr>
        <w:pStyle w:val="Answer"/>
      </w:pPr>
    </w:p>
    <w:p w14:paraId="5DACB314" w14:textId="77777777" w:rsidR="00125B36" w:rsidRPr="002264CF" w:rsidRDefault="00125B36" w:rsidP="00571C13">
      <w:pPr>
        <w:pStyle w:val="Answer"/>
        <w:rPr>
          <w:b/>
        </w:rPr>
      </w:pPr>
      <w:r w:rsidRPr="002264CF">
        <w:rPr>
          <w:b/>
        </w:rPr>
        <w:t xml:space="preserve">30 </w:t>
      </w:r>
      <w:r>
        <w:rPr>
          <w:b/>
        </w:rPr>
        <w:t>m</w:t>
      </w:r>
      <w:r w:rsidRPr="002264CF">
        <w:rPr>
          <w:b/>
        </w:rPr>
        <w:t>inute</w:t>
      </w:r>
      <w:r>
        <w:rPr>
          <w:b/>
        </w:rPr>
        <w:t>s:</w:t>
      </w:r>
      <w:r w:rsidRPr="002264CF">
        <w:rPr>
          <w:b/>
        </w:rPr>
        <w:t xml:space="preserve"> </w:t>
      </w:r>
      <w:r>
        <w:rPr>
          <w:b/>
        </w:rPr>
        <w:t>i</w:t>
      </w:r>
      <w:r w:rsidRPr="002264CF">
        <w:rPr>
          <w:b/>
        </w:rPr>
        <w:t xml:space="preserve">ndependent </w:t>
      </w:r>
      <w:r>
        <w:rPr>
          <w:b/>
        </w:rPr>
        <w:t>r</w:t>
      </w:r>
      <w:r w:rsidRPr="002264CF">
        <w:rPr>
          <w:b/>
        </w:rPr>
        <w:t>esearch</w:t>
      </w:r>
    </w:p>
    <w:p w14:paraId="455EEE57" w14:textId="77777777" w:rsidR="00125B36" w:rsidRPr="002264CF" w:rsidRDefault="00125B36" w:rsidP="00571C13">
      <w:pPr>
        <w:pStyle w:val="Answer"/>
        <w:rPr>
          <w:b/>
        </w:rPr>
      </w:pPr>
      <w:r w:rsidRPr="002264CF">
        <w:rPr>
          <w:b/>
        </w:rPr>
        <w:t xml:space="preserve">30 </w:t>
      </w:r>
      <w:r>
        <w:rPr>
          <w:b/>
        </w:rPr>
        <w:t>m</w:t>
      </w:r>
      <w:r w:rsidRPr="002264CF">
        <w:rPr>
          <w:b/>
        </w:rPr>
        <w:t>inute</w:t>
      </w:r>
      <w:r>
        <w:rPr>
          <w:b/>
        </w:rPr>
        <w:t>s:</w:t>
      </w:r>
      <w:r w:rsidRPr="002264CF">
        <w:rPr>
          <w:b/>
        </w:rPr>
        <w:t xml:space="preserve"> </w:t>
      </w:r>
      <w:r>
        <w:rPr>
          <w:b/>
        </w:rPr>
        <w:t>r</w:t>
      </w:r>
      <w:r w:rsidRPr="002264CF">
        <w:rPr>
          <w:b/>
        </w:rPr>
        <w:t xml:space="preserve">eport </w:t>
      </w:r>
      <w:r>
        <w:rPr>
          <w:b/>
        </w:rPr>
        <w:t>w</w:t>
      </w:r>
      <w:r w:rsidRPr="002264CF">
        <w:rPr>
          <w:b/>
        </w:rPr>
        <w:t>rite</w:t>
      </w:r>
      <w:r>
        <w:rPr>
          <w:b/>
        </w:rPr>
        <w:t>-</w:t>
      </w:r>
      <w:r w:rsidRPr="002264CF">
        <w:rPr>
          <w:b/>
        </w:rPr>
        <w:t>up</w:t>
      </w:r>
    </w:p>
    <w:p w14:paraId="65EA64E8" w14:textId="77777777" w:rsidR="00125B36" w:rsidRPr="002264CF" w:rsidRDefault="00125B36" w:rsidP="00571C13">
      <w:pPr>
        <w:pStyle w:val="Answer"/>
        <w:rPr>
          <w:b/>
        </w:rPr>
      </w:pPr>
      <w:r w:rsidRPr="002264CF">
        <w:rPr>
          <w:b/>
        </w:rPr>
        <w:t xml:space="preserve">10 </w:t>
      </w:r>
      <w:r>
        <w:rPr>
          <w:b/>
        </w:rPr>
        <w:t>m</w:t>
      </w:r>
      <w:r w:rsidRPr="002264CF">
        <w:rPr>
          <w:b/>
        </w:rPr>
        <w:t>inutes</w:t>
      </w:r>
      <w:r>
        <w:rPr>
          <w:b/>
        </w:rPr>
        <w:t>:</w:t>
      </w:r>
      <w:r w:rsidRPr="002264CF">
        <w:rPr>
          <w:b/>
        </w:rPr>
        <w:t xml:space="preserve"> </w:t>
      </w:r>
      <w:r>
        <w:rPr>
          <w:b/>
        </w:rPr>
        <w:t>p</w:t>
      </w:r>
      <w:r w:rsidRPr="002264CF">
        <w:rPr>
          <w:b/>
        </w:rPr>
        <w:t>itch preparation</w:t>
      </w:r>
    </w:p>
    <w:p w14:paraId="6C2E084C" w14:textId="77777777" w:rsidR="00125B36" w:rsidRDefault="00125B36" w:rsidP="00571C13">
      <w:pPr>
        <w:pStyle w:val="Answer"/>
      </w:pPr>
    </w:p>
    <w:p w14:paraId="3D013AA7" w14:textId="77777777" w:rsidR="00125B36" w:rsidRPr="009C23AE" w:rsidRDefault="00125B36" w:rsidP="00B306A2">
      <w:pPr>
        <w:pStyle w:val="Answer"/>
        <w:rPr>
          <w:b/>
          <w:color w:val="FF0000"/>
        </w:rPr>
      </w:pPr>
    </w:p>
    <w:p w14:paraId="7333F9FF" w14:textId="77777777" w:rsidR="00125B36" w:rsidRDefault="00125B36" w:rsidP="000E5180">
      <w:pPr>
        <w:pStyle w:val="Answer"/>
        <w:ind w:left="0"/>
      </w:pPr>
    </w:p>
    <w:p w14:paraId="2C0AA9F8" w14:textId="77777777" w:rsidR="00125B36" w:rsidRDefault="00125B36" w:rsidP="00942E7D">
      <w:pPr>
        <w:pStyle w:val="Answer"/>
      </w:pPr>
    </w:p>
    <w:p w14:paraId="30274C29" w14:textId="77777777" w:rsidR="00125B36" w:rsidRDefault="00125B36" w:rsidP="00942E7D">
      <w:pPr>
        <w:pStyle w:val="Answer"/>
      </w:pPr>
    </w:p>
    <w:p w14:paraId="6EA19C28" w14:textId="77777777" w:rsidR="00125B36" w:rsidRDefault="00125B36" w:rsidP="00942E7D">
      <w:pPr>
        <w:pStyle w:val="Answer"/>
      </w:pPr>
    </w:p>
    <w:p w14:paraId="48F08D83" w14:textId="77777777" w:rsidR="00125B36" w:rsidRDefault="00125B36" w:rsidP="00942E7D">
      <w:pPr>
        <w:pStyle w:val="Answer"/>
      </w:pPr>
    </w:p>
    <w:p w14:paraId="4F71B27B" w14:textId="77777777" w:rsidR="00125B36" w:rsidRDefault="00125B36" w:rsidP="00942E7D">
      <w:pPr>
        <w:pStyle w:val="Answer"/>
      </w:pPr>
    </w:p>
    <w:p w14:paraId="57D8F4FE" w14:textId="77777777" w:rsidR="00125B36" w:rsidRDefault="00125B36" w:rsidP="00942E7D">
      <w:pPr>
        <w:pStyle w:val="Answer"/>
      </w:pPr>
    </w:p>
    <w:p w14:paraId="393BAC16" w14:textId="77777777" w:rsidR="00125B36" w:rsidRDefault="00125B36" w:rsidP="00942E7D">
      <w:pPr>
        <w:pStyle w:val="Answer"/>
      </w:pPr>
    </w:p>
    <w:p w14:paraId="41458C7A" w14:textId="77777777" w:rsidR="00125B36" w:rsidRDefault="00125B36" w:rsidP="00D8690F">
      <w:pPr>
        <w:pStyle w:val="Answer"/>
      </w:pPr>
      <w:r>
        <w:t xml:space="preserve"> </w:t>
      </w:r>
    </w:p>
    <w:p w14:paraId="242AFEE9" w14:textId="77777777" w:rsidR="00125B36" w:rsidRDefault="00125B36" w:rsidP="00D8690F">
      <w:pPr>
        <w:pStyle w:val="Answer"/>
      </w:pPr>
    </w:p>
    <w:p w14:paraId="2081FB46" w14:textId="77777777" w:rsidR="00125B36" w:rsidRDefault="00125B36" w:rsidP="00D8690F">
      <w:pPr>
        <w:pStyle w:val="Answer"/>
      </w:pPr>
    </w:p>
    <w:p w14:paraId="359182F9" w14:textId="77777777" w:rsidR="00125B36" w:rsidRDefault="00125B36" w:rsidP="006E1028">
      <w:pPr>
        <w:pStyle w:val="Answer"/>
      </w:pPr>
    </w:p>
    <w:p w14:paraId="076289D7" w14:textId="77777777" w:rsidR="00474F67" w:rsidRDefault="00474F67" w:rsidP="00474F67">
      <w:pPr>
        <w:rPr>
          <w:rFonts w:cs="Arial"/>
          <w:szCs w:val="22"/>
        </w:rPr>
      </w:pPr>
    </w:p>
    <w:p w14:paraId="6A4EC123"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09D44" w14:textId="77777777" w:rsidR="00125B36" w:rsidRDefault="00125B36">
      <w:pPr>
        <w:spacing w:before="0" w:after="0"/>
      </w:pPr>
      <w:r>
        <w:separator/>
      </w:r>
    </w:p>
  </w:endnote>
  <w:endnote w:type="continuationSeparator" w:id="0">
    <w:p w14:paraId="4EEAECC9" w14:textId="77777777" w:rsidR="00125B36" w:rsidRDefault="00125B3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908A1" w14:textId="77777777" w:rsidR="00EB34E4" w:rsidRDefault="00EB34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9F3B4" w14:textId="525E27F8"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8752" behindDoc="1" locked="0" layoutInCell="1" allowOverlap="1" wp14:anchorId="13B887B4" wp14:editId="21BCF9B6">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EB34E4">
      <w:t xml:space="preserve">                </w:t>
    </w:r>
    <w:r w:rsidR="00EB34E4" w:rsidRPr="00EB34E4">
      <w:t>© 2021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1682A" w14:textId="77777777" w:rsidR="00EB34E4" w:rsidRDefault="00EB34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45938" w14:textId="77777777" w:rsidR="00125B36" w:rsidRDefault="00125B36">
      <w:pPr>
        <w:spacing w:before="0" w:after="0"/>
      </w:pPr>
      <w:r>
        <w:separator/>
      </w:r>
    </w:p>
  </w:footnote>
  <w:footnote w:type="continuationSeparator" w:id="0">
    <w:p w14:paraId="435B5352" w14:textId="77777777" w:rsidR="00125B36" w:rsidRDefault="00125B3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A347" w14:textId="77777777" w:rsidR="00EB34E4" w:rsidRDefault="00EB34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65E47" w14:textId="77777777" w:rsidR="00F03E33" w:rsidRPr="00043213" w:rsidRDefault="00406AD7"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133AC460" wp14:editId="508C56DD">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043213" w:rsidRPr="00043213">
      <w:rPr>
        <w:sz w:val="24"/>
      </w:rPr>
      <w:t>T Level Technical Qualification in</w:t>
    </w:r>
    <w:r w:rsidR="00F03E33" w:rsidRPr="00043213">
      <w:rPr>
        <w:sz w:val="24"/>
      </w:rPr>
      <w:t xml:space="preserve"> </w:t>
    </w:r>
    <w:r w:rsidR="00F03E33" w:rsidRPr="00043213">
      <w:rPr>
        <w:sz w:val="24"/>
      </w:rPr>
      <w:br/>
    </w:r>
    <w:r w:rsidR="00F03E33" w:rsidRPr="00043213">
      <w:rPr>
        <w:b/>
        <w:bCs/>
        <w:sz w:val="24"/>
      </w:rPr>
      <w:t>Construction</w:t>
    </w:r>
    <w:r w:rsidR="00043213" w:rsidRPr="00043213">
      <w:rPr>
        <w:b/>
        <w:bCs/>
        <w:sz w:val="24"/>
      </w:rPr>
      <w:t>: Onsite Construction (Level 3)</w:t>
    </w:r>
  </w:p>
  <w:p w14:paraId="61EB9DB6" w14:textId="77777777"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5680" behindDoc="0" locked="1" layoutInCell="1" allowOverlap="1" wp14:anchorId="32ED3AC5" wp14:editId="51F47347">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7CBFE9"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34017A">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E95D8" w14:textId="77777777" w:rsidR="00EB34E4" w:rsidRDefault="00EB34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3"/>
  </w:num>
  <w:num w:numId="18">
    <w:abstractNumId w:val="24"/>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B36"/>
    <w:rsid w:val="000033BD"/>
    <w:rsid w:val="00043213"/>
    <w:rsid w:val="00082C62"/>
    <w:rsid w:val="000B231F"/>
    <w:rsid w:val="000E194B"/>
    <w:rsid w:val="00110217"/>
    <w:rsid w:val="00125B36"/>
    <w:rsid w:val="00152AC3"/>
    <w:rsid w:val="00156AF3"/>
    <w:rsid w:val="0019491D"/>
    <w:rsid w:val="001B1C2E"/>
    <w:rsid w:val="001F74AD"/>
    <w:rsid w:val="002D07A8"/>
    <w:rsid w:val="0034017A"/>
    <w:rsid w:val="003405EA"/>
    <w:rsid w:val="003F6A42"/>
    <w:rsid w:val="00404B31"/>
    <w:rsid w:val="00406AD7"/>
    <w:rsid w:val="00443B2E"/>
    <w:rsid w:val="00474F67"/>
    <w:rsid w:val="0048500D"/>
    <w:rsid w:val="00524E1B"/>
    <w:rsid w:val="006135C0"/>
    <w:rsid w:val="006642FD"/>
    <w:rsid w:val="006807B0"/>
    <w:rsid w:val="00691B95"/>
    <w:rsid w:val="006B798A"/>
    <w:rsid w:val="006D3AA3"/>
    <w:rsid w:val="006D4994"/>
    <w:rsid w:val="006E1028"/>
    <w:rsid w:val="006E19C2"/>
    <w:rsid w:val="006F7BAF"/>
    <w:rsid w:val="0077296E"/>
    <w:rsid w:val="00797FA7"/>
    <w:rsid w:val="008C1F1C"/>
    <w:rsid w:val="009975A0"/>
    <w:rsid w:val="009C5C6E"/>
    <w:rsid w:val="009F580B"/>
    <w:rsid w:val="00A2454C"/>
    <w:rsid w:val="00AE245C"/>
    <w:rsid w:val="00B054EC"/>
    <w:rsid w:val="00BE2C21"/>
    <w:rsid w:val="00C01D20"/>
    <w:rsid w:val="00C202BF"/>
    <w:rsid w:val="00C858D7"/>
    <w:rsid w:val="00CF2659"/>
    <w:rsid w:val="00D073BC"/>
    <w:rsid w:val="00D56B82"/>
    <w:rsid w:val="00DA2485"/>
    <w:rsid w:val="00DE29A8"/>
    <w:rsid w:val="00E34B29"/>
    <w:rsid w:val="00EB34E4"/>
    <w:rsid w:val="00F03E33"/>
    <w:rsid w:val="00F1574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4F37A6"/>
  <w15:docId w15:val="{E5897051-8C84-413F-A7AE-64CE23CC3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BF06BB-4568-4445-AF90-D3A82EC1944F}">
  <ds:schemaRefs>
    <ds:schemaRef ds:uri="http://schemas.microsoft.com/sharepoint/v3/contenttype/forms"/>
  </ds:schemaRefs>
</ds:datastoreItem>
</file>

<file path=customXml/itemProps2.xml><?xml version="1.0" encoding="utf-8"?>
<ds:datastoreItem xmlns:ds="http://schemas.openxmlformats.org/officeDocument/2006/customXml" ds:itemID="{89320528-8E05-4DB0-B3F1-BA14AA362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D4E25-CF17-4805-88C9-8DC8853C7A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ST BLANK WS Tutor Construction</Template>
  <TotalTime>1</TotalTime>
  <Pages>1</Pages>
  <Words>114</Words>
  <Characters>655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2</cp:revision>
  <cp:lastPrinted>2013-05-15T12:05:00Z</cp:lastPrinted>
  <dcterms:created xsi:type="dcterms:W3CDTF">2021-07-21T15:35:00Z</dcterms:created>
  <dcterms:modified xsi:type="dcterms:W3CDTF">2021-08-13T11:44:00Z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