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CA97" w14:textId="77777777" w:rsidR="004A3430" w:rsidRDefault="004A3430" w:rsidP="007D4153">
      <w:pPr>
        <w:pStyle w:val="Unittitle"/>
        <w:rPr>
          <w:bCs/>
        </w:rPr>
      </w:pPr>
      <w:r>
        <w:t>9. Relationship management in construction</w:t>
      </w:r>
    </w:p>
    <w:p w14:paraId="6028F08D" w14:textId="77777777" w:rsidR="004A3430" w:rsidRPr="00692A45" w:rsidRDefault="004A3430" w:rsidP="00993FAA">
      <w:pPr>
        <w:pStyle w:val="Heading1"/>
        <w:spacing w:line="480" w:lineRule="auto"/>
      </w:pPr>
      <w:r>
        <w:t xml:space="preserve">Worksheet 3: Roles and responsibilities (learner) </w:t>
      </w:r>
    </w:p>
    <w:p w14:paraId="1DA12811" w14:textId="77777777" w:rsidR="004A3430" w:rsidRDefault="004A3430" w:rsidP="004D33F8">
      <w:pPr>
        <w:pStyle w:val="Answer"/>
        <w:ind w:left="0"/>
      </w:pPr>
    </w:p>
    <w:p w14:paraId="4A8ADBA8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 xml:space="preserve">Explain what is meant by the term stakeholder. </w:t>
      </w:r>
    </w:p>
    <w:p w14:paraId="4C19A0CF" w14:textId="77777777" w:rsidR="004A3430" w:rsidRDefault="004A3430" w:rsidP="004D33F8">
      <w:pPr>
        <w:pStyle w:val="Answer"/>
      </w:pPr>
    </w:p>
    <w:p w14:paraId="0E3B0ACE" w14:textId="77777777" w:rsidR="004A3430" w:rsidRDefault="004A3430" w:rsidP="004D33F8">
      <w:pPr>
        <w:pStyle w:val="Answer"/>
      </w:pPr>
    </w:p>
    <w:p w14:paraId="0A1A4001" w14:textId="77777777" w:rsidR="004A3430" w:rsidRDefault="004A3430" w:rsidP="004D33F8">
      <w:pPr>
        <w:pStyle w:val="Answer"/>
        <w:ind w:left="0"/>
      </w:pPr>
    </w:p>
    <w:p w14:paraId="2C161E90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 xml:space="preserve">List three stakeholders that may be involved in a project. </w:t>
      </w:r>
    </w:p>
    <w:p w14:paraId="679F36A1" w14:textId="77777777" w:rsidR="004A3430" w:rsidRDefault="004A3430" w:rsidP="004D33F8">
      <w:pPr>
        <w:pStyle w:val="Answer"/>
      </w:pPr>
    </w:p>
    <w:p w14:paraId="61FFA0CB" w14:textId="77777777" w:rsidR="004A3430" w:rsidRDefault="004A3430" w:rsidP="004D33F8">
      <w:pPr>
        <w:pStyle w:val="Answer"/>
      </w:pPr>
    </w:p>
    <w:p w14:paraId="26C87193" w14:textId="77777777" w:rsidR="004A3430" w:rsidRDefault="004A3430" w:rsidP="004D33F8">
      <w:pPr>
        <w:pStyle w:val="Answer"/>
        <w:ind w:left="0"/>
      </w:pPr>
    </w:p>
    <w:p w14:paraId="72B9E878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 xml:space="preserve">Explain the different categories of stakeholder who may be involved in a project. </w:t>
      </w:r>
    </w:p>
    <w:p w14:paraId="61183C27" w14:textId="77777777" w:rsidR="004A3430" w:rsidRDefault="004A3430" w:rsidP="004D33F8">
      <w:pPr>
        <w:pStyle w:val="Answer"/>
      </w:pPr>
    </w:p>
    <w:p w14:paraId="79C8880B" w14:textId="77777777" w:rsidR="004A3430" w:rsidRDefault="004A3430" w:rsidP="004D33F8">
      <w:pPr>
        <w:pStyle w:val="Answer"/>
      </w:pPr>
    </w:p>
    <w:p w14:paraId="1D181312" w14:textId="77777777" w:rsidR="004A3430" w:rsidRDefault="004A3430" w:rsidP="004D33F8">
      <w:pPr>
        <w:pStyle w:val="Answer"/>
        <w:ind w:left="0"/>
      </w:pPr>
    </w:p>
    <w:p w14:paraId="3FA063CB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 xml:space="preserve">Explain the issues that may arise if stakeholders are not clearly identified and managed. </w:t>
      </w:r>
    </w:p>
    <w:p w14:paraId="07213CD0" w14:textId="77777777" w:rsidR="004A3430" w:rsidRDefault="004A3430" w:rsidP="004D33F8">
      <w:pPr>
        <w:pStyle w:val="Answer"/>
      </w:pPr>
    </w:p>
    <w:p w14:paraId="2126B7C7" w14:textId="77777777" w:rsidR="004A3430" w:rsidRDefault="004A3430" w:rsidP="004D33F8">
      <w:pPr>
        <w:pStyle w:val="Answer"/>
      </w:pPr>
    </w:p>
    <w:p w14:paraId="65651A51" w14:textId="77777777" w:rsidR="004A3430" w:rsidRDefault="004A3430" w:rsidP="004D33F8">
      <w:pPr>
        <w:pStyle w:val="Answer"/>
        <w:ind w:left="0"/>
      </w:pPr>
    </w:p>
    <w:p w14:paraId="72AF8B23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>List three questions that should be considered when creating a stakeholder management plan.</w:t>
      </w:r>
    </w:p>
    <w:p w14:paraId="5379A544" w14:textId="77777777" w:rsidR="004A3430" w:rsidRDefault="004A3430" w:rsidP="004D33F8">
      <w:pPr>
        <w:pStyle w:val="Answer"/>
      </w:pPr>
    </w:p>
    <w:p w14:paraId="7CC5FCBD" w14:textId="77777777" w:rsidR="004A3430" w:rsidRDefault="004A3430" w:rsidP="004D33F8">
      <w:pPr>
        <w:pStyle w:val="Answer"/>
      </w:pPr>
    </w:p>
    <w:p w14:paraId="527DD319" w14:textId="77777777" w:rsidR="004A3430" w:rsidRDefault="004A3430" w:rsidP="004D33F8"/>
    <w:p w14:paraId="40184A69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 xml:space="preserve">Explain the importance of corporate social responsibility in the construction industry. </w:t>
      </w:r>
    </w:p>
    <w:p w14:paraId="7EEB804C" w14:textId="77777777" w:rsidR="004A3430" w:rsidRDefault="004A3430" w:rsidP="004D33F8">
      <w:pPr>
        <w:pStyle w:val="Answer"/>
      </w:pPr>
    </w:p>
    <w:p w14:paraId="2BA5E1DD" w14:textId="77777777" w:rsidR="004A3430" w:rsidRDefault="004A3430" w:rsidP="004D33F8">
      <w:pPr>
        <w:pStyle w:val="Answer"/>
      </w:pPr>
    </w:p>
    <w:p w14:paraId="15D6B7AD" w14:textId="77777777" w:rsidR="004A3430" w:rsidRDefault="004A3430" w:rsidP="004D33F8"/>
    <w:p w14:paraId="695119E6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 xml:space="preserve">List three ways a company can promote CSR. </w:t>
      </w:r>
    </w:p>
    <w:p w14:paraId="675B7348" w14:textId="77777777" w:rsidR="004A3430" w:rsidRDefault="004A3430" w:rsidP="004D33F8">
      <w:pPr>
        <w:pStyle w:val="Answer"/>
      </w:pPr>
    </w:p>
    <w:p w14:paraId="3A626C1F" w14:textId="77777777" w:rsidR="004A3430" w:rsidRDefault="004A3430" w:rsidP="004D33F8">
      <w:pPr>
        <w:pStyle w:val="Answer"/>
      </w:pPr>
    </w:p>
    <w:p w14:paraId="6CDAA85E" w14:textId="77777777" w:rsidR="004A3430" w:rsidRDefault="004A3430" w:rsidP="004D33F8">
      <w:pPr>
        <w:pStyle w:val="Answer"/>
      </w:pPr>
    </w:p>
    <w:p w14:paraId="1B7A0674" w14:textId="77777777" w:rsidR="004A3430" w:rsidRDefault="004A3430" w:rsidP="004D33F8">
      <w:pPr>
        <w:pStyle w:val="Answer"/>
      </w:pPr>
    </w:p>
    <w:p w14:paraId="33563DA0" w14:textId="77777777" w:rsidR="004A3430" w:rsidRDefault="004A3430" w:rsidP="004D33F8">
      <w:pPr>
        <w:pStyle w:val="Answer"/>
      </w:pPr>
    </w:p>
    <w:p w14:paraId="0E86E06B" w14:textId="77777777" w:rsidR="004A3430" w:rsidRDefault="004A3430" w:rsidP="004D33F8">
      <w:pPr>
        <w:pStyle w:val="Answer"/>
      </w:pPr>
    </w:p>
    <w:p w14:paraId="675C32AC" w14:textId="77777777" w:rsidR="004A3430" w:rsidRDefault="004A3430" w:rsidP="004D33F8">
      <w:pPr>
        <w:pStyle w:val="Answer"/>
        <w:ind w:left="720"/>
      </w:pPr>
    </w:p>
    <w:p w14:paraId="5710ED77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lastRenderedPageBreak/>
        <w:t xml:space="preserve">List four ways a company can improve cost control. </w:t>
      </w:r>
    </w:p>
    <w:p w14:paraId="3F72C72C" w14:textId="77777777" w:rsidR="004A3430" w:rsidRDefault="004A3430" w:rsidP="004D33F8">
      <w:pPr>
        <w:pStyle w:val="Answer"/>
      </w:pPr>
    </w:p>
    <w:p w14:paraId="314FADC4" w14:textId="77777777" w:rsidR="004A3430" w:rsidRDefault="004A3430" w:rsidP="004D33F8">
      <w:pPr>
        <w:pStyle w:val="Answer"/>
      </w:pPr>
    </w:p>
    <w:p w14:paraId="58C9F651" w14:textId="77777777" w:rsidR="004A3430" w:rsidRDefault="004A3430" w:rsidP="004D33F8">
      <w:pPr>
        <w:pStyle w:val="Answer"/>
        <w:ind w:left="720"/>
      </w:pPr>
    </w:p>
    <w:p w14:paraId="56FB7184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>Describe the possible consequences of poor time management during the delivery of a construction project.</w:t>
      </w:r>
    </w:p>
    <w:p w14:paraId="073ECAF8" w14:textId="77777777" w:rsidR="004A3430" w:rsidRDefault="004A3430" w:rsidP="004D33F8">
      <w:pPr>
        <w:pStyle w:val="Answer"/>
      </w:pPr>
    </w:p>
    <w:p w14:paraId="0EFD42CB" w14:textId="77777777" w:rsidR="004A3430" w:rsidRDefault="004A3430" w:rsidP="004D33F8">
      <w:pPr>
        <w:pStyle w:val="Answer"/>
      </w:pPr>
    </w:p>
    <w:p w14:paraId="24F83027" w14:textId="77777777" w:rsidR="004A3430" w:rsidRDefault="004A3430" w:rsidP="004D33F8">
      <w:pPr>
        <w:pStyle w:val="Answer"/>
        <w:ind w:left="0"/>
      </w:pPr>
    </w:p>
    <w:p w14:paraId="605C09CE" w14:textId="77777777" w:rsidR="004A3430" w:rsidRDefault="004A3430" w:rsidP="004A3430">
      <w:pPr>
        <w:pStyle w:val="Answer"/>
        <w:numPr>
          <w:ilvl w:val="0"/>
          <w:numId w:val="35"/>
        </w:numPr>
        <w:ind w:left="363"/>
      </w:pPr>
      <w:r>
        <w:t xml:space="preserve">Sketch a diagram to represent stakeholder management. </w:t>
      </w:r>
    </w:p>
    <w:p w14:paraId="45F1022C" w14:textId="77777777" w:rsidR="004A3430" w:rsidRDefault="004A3430" w:rsidP="00690432">
      <w:pPr>
        <w:pStyle w:val="Answer"/>
        <w:ind w:left="1077"/>
      </w:pPr>
    </w:p>
    <w:p w14:paraId="49ED1FC2" w14:textId="77777777" w:rsidR="004A3430" w:rsidRDefault="004A3430" w:rsidP="00B306A2">
      <w:pPr>
        <w:pStyle w:val="Answer"/>
      </w:pPr>
    </w:p>
    <w:p w14:paraId="28E84426" w14:textId="77777777" w:rsidR="004A3430" w:rsidRDefault="004A3430" w:rsidP="000E5180">
      <w:pPr>
        <w:pStyle w:val="Answer"/>
        <w:ind w:left="0"/>
      </w:pPr>
    </w:p>
    <w:p w14:paraId="718B2424" w14:textId="77777777" w:rsidR="004A3430" w:rsidRDefault="004A3430" w:rsidP="00942E7D">
      <w:pPr>
        <w:pStyle w:val="Answer"/>
      </w:pPr>
    </w:p>
    <w:p w14:paraId="01F67E14" w14:textId="77777777" w:rsidR="004A3430" w:rsidRDefault="004A3430" w:rsidP="00942E7D">
      <w:pPr>
        <w:pStyle w:val="Answer"/>
      </w:pPr>
    </w:p>
    <w:p w14:paraId="684F88A0" w14:textId="77777777" w:rsidR="004A3430" w:rsidRDefault="004A3430" w:rsidP="00942E7D">
      <w:pPr>
        <w:pStyle w:val="Answer"/>
      </w:pPr>
    </w:p>
    <w:p w14:paraId="4E394748" w14:textId="77777777" w:rsidR="004A3430" w:rsidRDefault="004A3430" w:rsidP="00942E7D">
      <w:pPr>
        <w:pStyle w:val="Answer"/>
      </w:pPr>
    </w:p>
    <w:p w14:paraId="067067E2" w14:textId="77777777" w:rsidR="004A3430" w:rsidRDefault="004A3430" w:rsidP="00942E7D">
      <w:pPr>
        <w:pStyle w:val="Answer"/>
      </w:pPr>
    </w:p>
    <w:p w14:paraId="214DEA99" w14:textId="77777777" w:rsidR="004A3430" w:rsidRDefault="004A3430" w:rsidP="00942E7D">
      <w:pPr>
        <w:pStyle w:val="Answer"/>
      </w:pPr>
    </w:p>
    <w:p w14:paraId="452DAA7A" w14:textId="77777777" w:rsidR="004A3430" w:rsidRDefault="004A3430" w:rsidP="00D8690F">
      <w:pPr>
        <w:pStyle w:val="Answer"/>
      </w:pPr>
      <w:r>
        <w:t xml:space="preserve"> </w:t>
      </w:r>
    </w:p>
    <w:p w14:paraId="03F1DB52" w14:textId="77777777" w:rsidR="004A3430" w:rsidRDefault="004A3430" w:rsidP="00D8690F">
      <w:pPr>
        <w:pStyle w:val="Answer"/>
      </w:pPr>
    </w:p>
    <w:p w14:paraId="707799D3" w14:textId="77777777" w:rsidR="004A3430" w:rsidRDefault="004A3430" w:rsidP="00D8690F">
      <w:pPr>
        <w:pStyle w:val="Answer"/>
      </w:pPr>
    </w:p>
    <w:p w14:paraId="375526F8" w14:textId="77777777" w:rsidR="004A3430" w:rsidRDefault="004A3430" w:rsidP="006E1028">
      <w:pPr>
        <w:pStyle w:val="Answer"/>
      </w:pPr>
    </w:p>
    <w:p w14:paraId="5D72DF94" w14:textId="77777777" w:rsidR="006E1028" w:rsidRDefault="006E1028" w:rsidP="004A3430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69E56" w14:textId="77777777" w:rsidR="004A3430" w:rsidRDefault="004A3430">
      <w:pPr>
        <w:spacing w:before="0" w:after="0"/>
      </w:pPr>
      <w:r>
        <w:separator/>
      </w:r>
    </w:p>
  </w:endnote>
  <w:endnote w:type="continuationSeparator" w:id="0">
    <w:p w14:paraId="78B44E06" w14:textId="77777777" w:rsidR="004A3430" w:rsidRDefault="004A34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39ED" w14:textId="77777777" w:rsidR="00811B71" w:rsidRDefault="00811B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3277" w14:textId="08E595D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5D142BA0" wp14:editId="3C473B1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811B71">
      <w:t xml:space="preserve">                </w:t>
    </w:r>
    <w:r w:rsidR="00811B71" w:rsidRPr="00811B71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92B76" w14:textId="77777777" w:rsidR="00811B71" w:rsidRDefault="00811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81B77" w14:textId="77777777" w:rsidR="004A3430" w:rsidRDefault="004A3430">
      <w:pPr>
        <w:spacing w:before="0" w:after="0"/>
      </w:pPr>
      <w:r>
        <w:separator/>
      </w:r>
    </w:p>
  </w:footnote>
  <w:footnote w:type="continuationSeparator" w:id="0">
    <w:p w14:paraId="7EF160F8" w14:textId="77777777" w:rsidR="004A3430" w:rsidRDefault="004A34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3F48" w14:textId="77777777" w:rsidR="00811B71" w:rsidRDefault="00811B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07F0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2FD66AB" wp14:editId="0E58832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580B43F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4ACC250" wp14:editId="22A7720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20C72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450FB" w14:textId="77777777" w:rsidR="00811B71" w:rsidRDefault="00811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30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4A3430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11B71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1BA37C5"/>
  <w15:docId w15:val="{E1346549-CFAB-40EF-B1CE-3C7A7CA1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42DE9-4A7F-47F1-B857-070B14A0F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67CFE9-BC18-431F-A672-D9559DE41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869837-8F8C-4B30-AF34-A58E5652F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2021-07-21T15:36:00Z</dcterms:created>
  <dcterms:modified xsi:type="dcterms:W3CDTF">2021-08-13T11:45:00Z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