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E55C2" w14:textId="77777777" w:rsidR="007F1BA2" w:rsidRDefault="007F1BA2" w:rsidP="00C40509">
      <w:pPr>
        <w:pStyle w:val="Unittitle"/>
        <w:rPr>
          <w:bCs/>
        </w:rPr>
      </w:pPr>
      <w:r>
        <w:t>9. Relationship management in construction</w:t>
      </w:r>
    </w:p>
    <w:p w14:paraId="30BCCC31" w14:textId="77777777" w:rsidR="007F1BA2" w:rsidRPr="00692A45" w:rsidRDefault="007F1BA2" w:rsidP="000A66C0">
      <w:pPr>
        <w:pStyle w:val="Heading1"/>
        <w:spacing w:line="480" w:lineRule="auto"/>
      </w:pPr>
      <w:r>
        <w:t xml:space="preserve">Worksheet 3: Roles and responsibilities (tutor) </w:t>
      </w:r>
    </w:p>
    <w:p w14:paraId="4BF55A1C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Explain what is meant by the term stakeholder. </w:t>
      </w:r>
    </w:p>
    <w:p w14:paraId="1E8ED325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term stakeholder refers to anyone </w:t>
      </w:r>
      <w:r>
        <w:rPr>
          <w:b/>
          <w:color w:val="FF0000"/>
        </w:rPr>
        <w:t>who</w:t>
      </w:r>
      <w:r w:rsidRPr="00C853EC">
        <w:rPr>
          <w:b/>
          <w:color w:val="FF0000"/>
        </w:rPr>
        <w:t xml:space="preserve"> has an interest in a project and can influence its success. Construction projects can be complex and involve </w:t>
      </w:r>
      <w:r>
        <w:rPr>
          <w:b/>
          <w:color w:val="FF0000"/>
        </w:rPr>
        <w:t xml:space="preserve">several </w:t>
      </w:r>
      <w:r w:rsidRPr="00C853EC">
        <w:rPr>
          <w:b/>
          <w:color w:val="FF0000"/>
        </w:rPr>
        <w:t xml:space="preserve">different types of </w:t>
      </w:r>
      <w:proofErr w:type="gramStart"/>
      <w:r w:rsidRPr="00C853EC">
        <w:rPr>
          <w:b/>
          <w:color w:val="FF0000"/>
        </w:rPr>
        <w:t>stakeholder</w:t>
      </w:r>
      <w:proofErr w:type="gramEnd"/>
      <w:r w:rsidRPr="00C853EC">
        <w:rPr>
          <w:b/>
          <w:color w:val="FF0000"/>
        </w:rPr>
        <w:t xml:space="preserve">. </w:t>
      </w:r>
    </w:p>
    <w:p w14:paraId="6846E64A" w14:textId="77777777" w:rsidR="007F1BA2" w:rsidRDefault="007F1BA2" w:rsidP="0065011F">
      <w:pPr>
        <w:pStyle w:val="Answer"/>
        <w:ind w:left="0"/>
      </w:pPr>
    </w:p>
    <w:p w14:paraId="02FD9966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List three stakeholders that may be involved in a project. </w:t>
      </w:r>
    </w:p>
    <w:p w14:paraId="55F2A2D6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client </w:t>
      </w:r>
    </w:p>
    <w:p w14:paraId="585DE234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The end user </w:t>
      </w:r>
    </w:p>
    <w:p w14:paraId="24BBDC67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Contractors </w:t>
      </w:r>
    </w:p>
    <w:p w14:paraId="56032A64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Suppliers </w:t>
      </w:r>
    </w:p>
    <w:p w14:paraId="527E2966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proofErr w:type="gramStart"/>
      <w:r w:rsidRPr="00C853EC">
        <w:rPr>
          <w:b/>
          <w:color w:val="FF0000"/>
        </w:rPr>
        <w:t xml:space="preserve">Local </w:t>
      </w:r>
      <w:r>
        <w:rPr>
          <w:b/>
          <w:color w:val="FF0000"/>
        </w:rPr>
        <w:t>r</w:t>
      </w:r>
      <w:r w:rsidRPr="00C853EC">
        <w:rPr>
          <w:b/>
          <w:color w:val="FF0000"/>
        </w:rPr>
        <w:t>esidents</w:t>
      </w:r>
      <w:proofErr w:type="gramEnd"/>
      <w:r w:rsidRPr="00C853EC">
        <w:rPr>
          <w:b/>
          <w:color w:val="FF0000"/>
        </w:rPr>
        <w:t xml:space="preserve"> </w:t>
      </w:r>
    </w:p>
    <w:p w14:paraId="4D071D8C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Construction </w:t>
      </w:r>
      <w:r>
        <w:rPr>
          <w:b/>
          <w:color w:val="FF0000"/>
        </w:rPr>
        <w:t>t</w:t>
      </w:r>
      <w:r w:rsidRPr="00C853EC">
        <w:rPr>
          <w:b/>
          <w:color w:val="FF0000"/>
        </w:rPr>
        <w:t xml:space="preserve">eam </w:t>
      </w:r>
    </w:p>
    <w:p w14:paraId="2505687D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Local </w:t>
      </w:r>
      <w:r>
        <w:rPr>
          <w:b/>
          <w:color w:val="FF0000"/>
        </w:rPr>
        <w:t>a</w:t>
      </w:r>
      <w:r w:rsidRPr="00C853EC">
        <w:rPr>
          <w:b/>
          <w:color w:val="FF0000"/>
        </w:rPr>
        <w:t xml:space="preserve">uthority </w:t>
      </w:r>
    </w:p>
    <w:p w14:paraId="5B865B13" w14:textId="77777777" w:rsidR="007F1BA2" w:rsidRDefault="007F1BA2" w:rsidP="0065011F">
      <w:pPr>
        <w:pStyle w:val="Answer"/>
        <w:ind w:left="0"/>
      </w:pPr>
    </w:p>
    <w:p w14:paraId="4C60D5AC" w14:textId="77777777" w:rsidR="007F1BA2" w:rsidRDefault="007F1BA2" w:rsidP="0065011F">
      <w:pPr>
        <w:pStyle w:val="Answer"/>
        <w:ind w:left="0"/>
      </w:pPr>
    </w:p>
    <w:p w14:paraId="39F2054C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Explain the different categories of stakeholder who may be involved in a project. </w:t>
      </w:r>
    </w:p>
    <w:p w14:paraId="14C1F7F9" w14:textId="77777777" w:rsidR="007F1BA2" w:rsidRPr="00C853EC" w:rsidRDefault="007F1BA2" w:rsidP="0065011F">
      <w:pPr>
        <w:pStyle w:val="NormalWeb"/>
        <w:kinsoku w:val="0"/>
        <w:overflowPunct w:val="0"/>
        <w:spacing w:before="200" w:beforeAutospacing="0" w:after="200" w:afterAutospacing="0" w:line="360" w:lineRule="auto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Direct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>involved</w:t>
      </w:r>
      <w:r>
        <w:rPr>
          <w:rFonts w:ascii="Arial" w:eastAsia="MS PGothic" w:hAnsi="Arial" w:cs="Arial"/>
          <w:b/>
          <w:color w:val="FF0000"/>
          <w:sz w:val="22"/>
          <w:szCs w:val="40"/>
        </w:rPr>
        <w:t xml:space="preserve"> in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or associated with a project. </w:t>
      </w:r>
    </w:p>
    <w:p w14:paraId="7052CA3F" w14:textId="77777777" w:rsidR="007F1BA2" w:rsidRPr="00C853EC" w:rsidRDefault="007F1BA2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Indirect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takeholders</w:t>
      </w:r>
      <w:r>
        <w:rPr>
          <w:rFonts w:ascii="Arial" w:eastAsia="MS PGothic" w:hAnsi="Arial" w:cs="Arial"/>
          <w:b/>
          <w:color w:val="FF0000"/>
          <w:sz w:val="22"/>
          <w:szCs w:val="40"/>
        </w:rPr>
        <w:t xml:space="preserve">,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for example local government, professional </w:t>
      </w:r>
      <w:proofErr w:type="gramStart"/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>bodies</w:t>
      </w:r>
      <w:proofErr w:type="gramEnd"/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and support staff. </w:t>
      </w:r>
    </w:p>
    <w:p w14:paraId="3325B4F8" w14:textId="77777777" w:rsidR="007F1BA2" w:rsidRPr="00C853EC" w:rsidRDefault="007F1BA2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Positive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who are likely to have a favourable impact on a project such</w:t>
      </w:r>
      <w:r>
        <w:rPr>
          <w:rFonts w:ascii="Arial" w:eastAsia="MS PGothic" w:hAnsi="Arial" w:cs="Arial"/>
          <w:b/>
          <w:color w:val="FF0000"/>
          <w:sz w:val="22"/>
          <w:szCs w:val="40"/>
        </w:rPr>
        <w:t>,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 as contractors who are gaining financially. </w:t>
      </w:r>
    </w:p>
    <w:p w14:paraId="489C5F17" w14:textId="77777777" w:rsidR="007F1BA2" w:rsidRDefault="007F1BA2" w:rsidP="0065011F">
      <w:pPr>
        <w:pStyle w:val="NormalWeb"/>
        <w:kinsoku w:val="0"/>
        <w:overflowPunct w:val="0"/>
        <w:spacing w:before="200" w:beforeAutospacing="0" w:after="200" w:afterAutospacing="0"/>
        <w:ind w:left="357"/>
        <w:textAlignment w:val="baseline"/>
        <w:rPr>
          <w:rFonts w:ascii="Arial" w:eastAsia="MS PGothic" w:hAnsi="Arial" w:cs="Arial"/>
          <w:b/>
          <w:color w:val="FF0000"/>
          <w:sz w:val="22"/>
          <w:szCs w:val="40"/>
        </w:rPr>
      </w:pP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Negative 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>takeholder</w:t>
      </w:r>
      <w:r>
        <w:rPr>
          <w:rFonts w:ascii="Arial" w:eastAsia="MS PGothic" w:hAnsi="Arial" w:cs="Arial"/>
          <w:b/>
          <w:bCs/>
          <w:color w:val="FF0000"/>
          <w:sz w:val="22"/>
          <w:szCs w:val="40"/>
        </w:rPr>
        <w:t>s</w:t>
      </w:r>
      <w:r w:rsidRPr="00C853EC">
        <w:rPr>
          <w:rFonts w:ascii="Arial" w:eastAsia="MS PGothic" w:hAnsi="Arial" w:cs="Arial"/>
          <w:b/>
          <w:bCs/>
          <w:color w:val="FF0000"/>
          <w:sz w:val="22"/>
          <w:szCs w:val="40"/>
        </w:rPr>
        <w:t xml:space="preserve"> 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not directly involved in a project but who are affected by </w:t>
      </w:r>
      <w:r>
        <w:rPr>
          <w:rFonts w:ascii="Arial" w:eastAsia="MS PGothic" w:hAnsi="Arial" w:cs="Arial"/>
          <w:b/>
          <w:color w:val="FF0000"/>
          <w:sz w:val="22"/>
          <w:szCs w:val="40"/>
        </w:rPr>
        <w:t>it</w:t>
      </w:r>
      <w:r w:rsidRPr="00C853EC">
        <w:rPr>
          <w:rFonts w:ascii="Arial" w:eastAsia="MS PGothic" w:hAnsi="Arial" w:cs="Arial"/>
          <w:b/>
          <w:color w:val="FF0000"/>
          <w:sz w:val="22"/>
          <w:szCs w:val="40"/>
        </w:rPr>
        <w:t xml:space="preserve">. </w:t>
      </w:r>
    </w:p>
    <w:p w14:paraId="31F8DCC2" w14:textId="77777777" w:rsidR="007F1BA2" w:rsidRDefault="007F1BA2" w:rsidP="0065011F">
      <w:pPr>
        <w:pStyle w:val="Answer"/>
        <w:ind w:left="0"/>
      </w:pPr>
    </w:p>
    <w:p w14:paraId="3339CB6E" w14:textId="77777777" w:rsidR="007F1BA2" w:rsidRDefault="007F1BA2" w:rsidP="0065011F">
      <w:pPr>
        <w:pStyle w:val="Answer"/>
        <w:ind w:left="0"/>
      </w:pPr>
    </w:p>
    <w:p w14:paraId="4B3E0357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Explain the issues that may arise if stakeholders are not clearly identified and managed. </w:t>
      </w:r>
    </w:p>
    <w:p w14:paraId="25130C48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Poor cost management, </w:t>
      </w:r>
      <w:r>
        <w:rPr>
          <w:b/>
          <w:color w:val="FF0000"/>
        </w:rPr>
        <w:t>d</w:t>
      </w:r>
      <w:r w:rsidRPr="00C853EC">
        <w:rPr>
          <w:b/>
          <w:color w:val="FF0000"/>
        </w:rPr>
        <w:t xml:space="preserve">esign Issues, </w:t>
      </w:r>
      <w:r>
        <w:rPr>
          <w:b/>
          <w:color w:val="FF0000"/>
        </w:rPr>
        <w:t>p</w:t>
      </w:r>
      <w:r w:rsidRPr="00C853EC">
        <w:rPr>
          <w:b/>
          <w:color w:val="FF0000"/>
        </w:rPr>
        <w:t xml:space="preserve">oor </w:t>
      </w:r>
      <w:r>
        <w:rPr>
          <w:b/>
          <w:color w:val="FF0000"/>
        </w:rPr>
        <w:t>r</w:t>
      </w:r>
      <w:r w:rsidRPr="00C853EC">
        <w:rPr>
          <w:b/>
          <w:color w:val="FF0000"/>
        </w:rPr>
        <w:t>eputation</w:t>
      </w:r>
      <w:r>
        <w:rPr>
          <w:b/>
          <w:color w:val="FF0000"/>
        </w:rPr>
        <w:t>, unhappy clients.</w:t>
      </w:r>
    </w:p>
    <w:p w14:paraId="66CADA4E" w14:textId="77777777" w:rsidR="007F1BA2" w:rsidRDefault="007F1BA2" w:rsidP="0065011F">
      <w:pPr>
        <w:pStyle w:val="Answer"/>
        <w:ind w:left="0"/>
      </w:pPr>
    </w:p>
    <w:p w14:paraId="0F25CC5D" w14:textId="77777777" w:rsidR="007F1BA2" w:rsidRDefault="007F1BA2" w:rsidP="0065011F">
      <w:pPr>
        <w:pStyle w:val="Answer"/>
        <w:ind w:left="0"/>
      </w:pPr>
    </w:p>
    <w:p w14:paraId="381DC016" w14:textId="77777777" w:rsidR="007F1BA2" w:rsidRDefault="007F1BA2" w:rsidP="0065011F">
      <w:pPr>
        <w:pStyle w:val="Answer"/>
        <w:ind w:left="0"/>
      </w:pPr>
    </w:p>
    <w:p w14:paraId="685EDD96" w14:textId="5966B44B" w:rsidR="007F1BA2" w:rsidRDefault="007F1BA2" w:rsidP="0065011F">
      <w:pPr>
        <w:pStyle w:val="Answer"/>
        <w:ind w:left="0"/>
      </w:pPr>
    </w:p>
    <w:p w14:paraId="541F76F7" w14:textId="77777777" w:rsidR="00981DC4" w:rsidRDefault="00981DC4" w:rsidP="0065011F">
      <w:pPr>
        <w:pStyle w:val="Answer"/>
        <w:ind w:left="0"/>
      </w:pPr>
    </w:p>
    <w:p w14:paraId="1A67BC47" w14:textId="77777777" w:rsidR="007F1BA2" w:rsidRDefault="007F1BA2" w:rsidP="0065011F">
      <w:pPr>
        <w:pStyle w:val="Answer"/>
        <w:ind w:left="0"/>
      </w:pPr>
    </w:p>
    <w:p w14:paraId="18AEC224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lastRenderedPageBreak/>
        <w:t>List three questions that should be considered when creating a stakeholder management plan.</w:t>
      </w:r>
    </w:p>
    <w:p w14:paraId="035AAA76" w14:textId="77777777" w:rsidR="007F1BA2" w:rsidRPr="00C853EC" w:rsidRDefault="007F1BA2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Who are the stakeholders?</w:t>
      </w:r>
    </w:p>
    <w:p w14:paraId="484A1A01" w14:textId="77777777" w:rsidR="007F1BA2" w:rsidRPr="00C853EC" w:rsidRDefault="007F1BA2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responsibilities are there towards the stakeholders?</w:t>
      </w:r>
    </w:p>
    <w:p w14:paraId="5DD4677C" w14:textId="77777777" w:rsidR="007F1BA2" w:rsidRPr="00C853EC" w:rsidRDefault="007F1BA2" w:rsidP="0065011F">
      <w:pPr>
        <w:pStyle w:val="ListParagraph"/>
        <w:ind w:left="360"/>
        <w:rPr>
          <w:b/>
          <w:color w:val="FF0000"/>
        </w:rPr>
      </w:pPr>
      <w:r w:rsidRPr="00C853EC">
        <w:rPr>
          <w:b/>
          <w:color w:val="FF0000"/>
        </w:rPr>
        <w:t>What strategies are in place to manage and communicate with the stakeholders?</w:t>
      </w:r>
    </w:p>
    <w:p w14:paraId="3892F90F" w14:textId="77777777" w:rsidR="007F1BA2" w:rsidRDefault="007F1BA2" w:rsidP="0065011F">
      <w:pPr>
        <w:pStyle w:val="ListParagraph"/>
        <w:ind w:left="360"/>
      </w:pPr>
      <w:r w:rsidRPr="00C853EC">
        <w:rPr>
          <w:b/>
          <w:color w:val="FF0000"/>
        </w:rPr>
        <w:t xml:space="preserve">What threats or challenges do the stakeholders </w:t>
      </w:r>
      <w:r w:rsidRPr="00F94AAE">
        <w:rPr>
          <w:b/>
          <w:color w:val="FF0000"/>
        </w:rPr>
        <w:t>present</w:t>
      </w:r>
      <w:r w:rsidRPr="00F94AAE">
        <w:rPr>
          <w:color w:val="FF0000"/>
        </w:rPr>
        <w:t>?</w:t>
      </w:r>
    </w:p>
    <w:p w14:paraId="79697555" w14:textId="77777777" w:rsidR="007F1BA2" w:rsidRDefault="007F1BA2" w:rsidP="0065011F">
      <w:pPr>
        <w:pStyle w:val="ListParagraph"/>
        <w:ind w:left="360"/>
      </w:pPr>
    </w:p>
    <w:p w14:paraId="5DC7499E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Explain the importance of corporate and social responsibility in the construction industry. </w:t>
      </w:r>
    </w:p>
    <w:p w14:paraId="41602976" w14:textId="77777777" w:rsidR="007F1BA2" w:rsidRPr="00C853EC" w:rsidRDefault="007F1BA2" w:rsidP="0065011F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 xml:space="preserve">Having </w:t>
      </w:r>
      <w:r w:rsidRPr="00C853EC">
        <w:rPr>
          <w:b/>
          <w:color w:val="FF0000"/>
        </w:rPr>
        <w:t>a positive impact on the surrounding</w:t>
      </w:r>
      <w:r>
        <w:rPr>
          <w:b/>
          <w:color w:val="FF0000"/>
        </w:rPr>
        <w:t>s</w:t>
      </w:r>
      <w:r w:rsidRPr="00C853EC">
        <w:rPr>
          <w:b/>
          <w:color w:val="FF0000"/>
        </w:rPr>
        <w:t xml:space="preserve"> and local community</w:t>
      </w:r>
      <w:r>
        <w:rPr>
          <w:b/>
          <w:color w:val="FF0000"/>
        </w:rPr>
        <w:t>.</w:t>
      </w:r>
      <w:r w:rsidRPr="00C853EC">
        <w:rPr>
          <w:b/>
          <w:color w:val="FF0000"/>
        </w:rPr>
        <w:t xml:space="preserve"> </w:t>
      </w:r>
      <w:r>
        <w:rPr>
          <w:b/>
          <w:color w:val="FF0000"/>
        </w:rPr>
        <w:t>A g</w:t>
      </w:r>
      <w:r w:rsidRPr="00C853EC">
        <w:rPr>
          <w:b/>
          <w:color w:val="FF0000"/>
        </w:rPr>
        <w:t>ood attitude toward</w:t>
      </w:r>
      <w:r>
        <w:rPr>
          <w:b/>
          <w:color w:val="FF0000"/>
        </w:rPr>
        <w:t>s</w:t>
      </w:r>
      <w:r w:rsidRPr="00C853EC">
        <w:rPr>
          <w:b/>
          <w:color w:val="FF0000"/>
        </w:rPr>
        <w:t xml:space="preserve"> CSR will help </w:t>
      </w:r>
      <w:r>
        <w:rPr>
          <w:b/>
          <w:color w:val="FF0000"/>
        </w:rPr>
        <w:t>create</w:t>
      </w:r>
      <w:r w:rsidRPr="00C853EC">
        <w:rPr>
          <w:b/>
          <w:color w:val="FF0000"/>
        </w:rPr>
        <w:t xml:space="preserve"> positive built environments to meet the needs of current and future generations.</w:t>
      </w:r>
    </w:p>
    <w:p w14:paraId="21235F66" w14:textId="77777777" w:rsidR="007F1BA2" w:rsidRDefault="007F1BA2" w:rsidP="0065011F"/>
    <w:p w14:paraId="650F8320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List three ways a company can promote CSR. </w:t>
      </w:r>
    </w:p>
    <w:p w14:paraId="1F264FDF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 xml:space="preserve">Support education providers </w:t>
      </w:r>
    </w:p>
    <w:p w14:paraId="1BD2F169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Minimis</w:t>
      </w:r>
      <w:r>
        <w:rPr>
          <w:b/>
          <w:color w:val="FF0000"/>
        </w:rPr>
        <w:t>e</w:t>
      </w:r>
      <w:r w:rsidRPr="00C853EC">
        <w:rPr>
          <w:b/>
          <w:color w:val="FF0000"/>
        </w:rPr>
        <w:t xml:space="preserve"> </w:t>
      </w:r>
      <w:r>
        <w:rPr>
          <w:b/>
          <w:color w:val="FF0000"/>
        </w:rPr>
        <w:t>w</w:t>
      </w:r>
      <w:r w:rsidRPr="00C853EC">
        <w:rPr>
          <w:b/>
          <w:color w:val="FF0000"/>
        </w:rPr>
        <w:t xml:space="preserve">aste </w:t>
      </w:r>
    </w:p>
    <w:p w14:paraId="068402FE" w14:textId="77777777" w:rsidR="007F1BA2" w:rsidRDefault="007F1BA2" w:rsidP="0065011F">
      <w:pPr>
        <w:pStyle w:val="Answer"/>
        <w:ind w:left="360"/>
        <w:rPr>
          <w:b/>
          <w:color w:val="FF0000"/>
        </w:rPr>
      </w:pPr>
      <w:r w:rsidRPr="00C853EC">
        <w:rPr>
          <w:b/>
          <w:color w:val="FF0000"/>
        </w:rPr>
        <w:t>Creat</w:t>
      </w:r>
      <w:r>
        <w:rPr>
          <w:b/>
          <w:color w:val="FF0000"/>
        </w:rPr>
        <w:t>e</w:t>
      </w:r>
      <w:r w:rsidRPr="00C853EC">
        <w:rPr>
          <w:b/>
          <w:color w:val="FF0000"/>
        </w:rPr>
        <w:t xml:space="preserve"> well</w:t>
      </w:r>
      <w:r>
        <w:rPr>
          <w:b/>
          <w:color w:val="FF0000"/>
        </w:rPr>
        <w:t xml:space="preserve"> </w:t>
      </w:r>
      <w:r w:rsidRPr="00C853EC">
        <w:rPr>
          <w:b/>
          <w:color w:val="FF0000"/>
        </w:rPr>
        <w:t xml:space="preserve">designed buildings that contribute to quality of life </w:t>
      </w:r>
    </w:p>
    <w:p w14:paraId="11738672" w14:textId="77777777" w:rsidR="007F1BA2" w:rsidRPr="00C853EC" w:rsidRDefault="007F1BA2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Contribute to and participate in charitable events </w:t>
      </w:r>
    </w:p>
    <w:p w14:paraId="17F9716C" w14:textId="77777777" w:rsidR="007F1BA2" w:rsidRDefault="007F1BA2" w:rsidP="0065011F">
      <w:pPr>
        <w:pStyle w:val="Answer"/>
        <w:ind w:left="717"/>
      </w:pPr>
    </w:p>
    <w:p w14:paraId="578103F1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List four ways a company can improve cost control. </w:t>
      </w:r>
    </w:p>
    <w:p w14:paraId="0B8107E0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E</w:t>
      </w:r>
      <w:r w:rsidRPr="00866031">
        <w:rPr>
          <w:b/>
          <w:color w:val="FF0000"/>
        </w:rPr>
        <w:t xml:space="preserve">stimates </w:t>
      </w:r>
    </w:p>
    <w:p w14:paraId="7017CF40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Effective communication </w:t>
      </w:r>
    </w:p>
    <w:p w14:paraId="5C76B0E6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Appointing trusted subcontractors </w:t>
      </w:r>
    </w:p>
    <w:p w14:paraId="506D6210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>Limited variations</w:t>
      </w:r>
    </w:p>
    <w:p w14:paraId="0F57D8FB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Regular meetings and updates  </w:t>
      </w:r>
    </w:p>
    <w:p w14:paraId="382BCE81" w14:textId="77777777" w:rsidR="007F1BA2" w:rsidRDefault="007F1BA2" w:rsidP="0065011F">
      <w:pPr>
        <w:pStyle w:val="Answer"/>
        <w:ind w:left="0"/>
      </w:pPr>
    </w:p>
    <w:p w14:paraId="039E02FC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>Describe the possible consequences of poor time management during the delivery of a construction project.</w:t>
      </w:r>
    </w:p>
    <w:p w14:paraId="5FE52209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Project delays leading to penalty clauses </w:t>
      </w:r>
    </w:p>
    <w:p w14:paraId="74579EB7" w14:textId="77777777" w:rsidR="007F1BA2" w:rsidRDefault="007F1BA2" w:rsidP="0065011F">
      <w:pPr>
        <w:pStyle w:val="Answer"/>
        <w:ind w:left="360"/>
        <w:rPr>
          <w:b/>
          <w:color w:val="FF0000"/>
        </w:rPr>
      </w:pPr>
      <w:r w:rsidRPr="00866031">
        <w:rPr>
          <w:b/>
          <w:color w:val="FF0000"/>
        </w:rPr>
        <w:t xml:space="preserve">Low quality of work </w:t>
      </w:r>
    </w:p>
    <w:p w14:paraId="6070BE73" w14:textId="77777777" w:rsidR="007F1BA2" w:rsidRDefault="007F1BA2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Poor reputation </w:t>
      </w:r>
    </w:p>
    <w:p w14:paraId="6047383D" w14:textId="77777777" w:rsidR="007F1BA2" w:rsidRPr="00866031" w:rsidRDefault="007F1BA2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Money loss </w:t>
      </w:r>
    </w:p>
    <w:p w14:paraId="27455CAB" w14:textId="77777777" w:rsidR="007F1BA2" w:rsidRDefault="007F1BA2" w:rsidP="0065011F">
      <w:pPr>
        <w:pStyle w:val="Answer"/>
        <w:ind w:left="717"/>
      </w:pPr>
    </w:p>
    <w:p w14:paraId="2B00E42A" w14:textId="77777777" w:rsidR="007F1BA2" w:rsidRDefault="007F1BA2" w:rsidP="007F1BA2">
      <w:pPr>
        <w:pStyle w:val="Answer"/>
        <w:numPr>
          <w:ilvl w:val="0"/>
          <w:numId w:val="35"/>
        </w:numPr>
        <w:ind w:left="360"/>
      </w:pPr>
      <w:r>
        <w:t xml:space="preserve">Sketch a diagram to represent stakeholder management. </w:t>
      </w:r>
    </w:p>
    <w:p w14:paraId="5C3DE324" w14:textId="77777777" w:rsidR="007F1BA2" w:rsidRDefault="007F1BA2" w:rsidP="0065011F">
      <w:pPr>
        <w:pStyle w:val="Answer"/>
        <w:ind w:left="717"/>
      </w:pPr>
    </w:p>
    <w:p w14:paraId="4D3FCBA5" w14:textId="59C51F10" w:rsidR="007F1BA2" w:rsidRPr="00866031" w:rsidRDefault="007F1BA2" w:rsidP="0065011F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S</w:t>
      </w:r>
      <w:r w:rsidRPr="00866031">
        <w:rPr>
          <w:b/>
          <w:color w:val="FF0000"/>
        </w:rPr>
        <w:t>ee presentation</w:t>
      </w:r>
      <w:r>
        <w:rPr>
          <w:b/>
          <w:color w:val="FF0000"/>
        </w:rPr>
        <w:t>:</w:t>
      </w:r>
    </w:p>
    <w:p w14:paraId="2374648A" w14:textId="7A459335" w:rsidR="007F1BA2" w:rsidRDefault="007F1BA2" w:rsidP="00B306A2">
      <w:pPr>
        <w:pStyle w:val="Answer"/>
      </w:pPr>
      <w:r>
        <w:rPr>
          <w:b/>
          <w:noProof/>
          <w:color w:val="FF0000"/>
        </w:rPr>
        <w:lastRenderedPageBreak/>
        <w:drawing>
          <wp:anchor distT="0" distB="0" distL="114300" distR="114300" simplePos="0" relativeHeight="251658240" behindDoc="0" locked="0" layoutInCell="1" allowOverlap="1" wp14:anchorId="118CA676" wp14:editId="2EE88330">
            <wp:simplePos x="0" y="0"/>
            <wp:positionH relativeFrom="column">
              <wp:posOffset>414655</wp:posOffset>
            </wp:positionH>
            <wp:positionV relativeFrom="paragraph">
              <wp:posOffset>117475</wp:posOffset>
            </wp:positionV>
            <wp:extent cx="5286375" cy="3354070"/>
            <wp:effectExtent l="0" t="0" r="9525" b="0"/>
            <wp:wrapSquare wrapText="bothSides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376"/>
                    <a:stretch/>
                  </pic:blipFill>
                  <pic:spPr bwMode="auto">
                    <a:xfrm>
                      <a:off x="0" y="0"/>
                      <a:ext cx="5286375" cy="33540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41D5AE" w14:textId="77777777" w:rsidR="007F1BA2" w:rsidRDefault="007F1BA2" w:rsidP="000E5180">
      <w:pPr>
        <w:pStyle w:val="Answer"/>
        <w:ind w:left="0"/>
      </w:pPr>
    </w:p>
    <w:p w14:paraId="4FAF3BFE" w14:textId="26E818C5" w:rsidR="007F1BA2" w:rsidRDefault="007F1BA2" w:rsidP="00942E7D">
      <w:pPr>
        <w:pStyle w:val="Answer"/>
      </w:pPr>
    </w:p>
    <w:p w14:paraId="109D5991" w14:textId="77777777" w:rsidR="007F1BA2" w:rsidRDefault="007F1BA2" w:rsidP="00942E7D">
      <w:pPr>
        <w:pStyle w:val="Answer"/>
      </w:pPr>
    </w:p>
    <w:p w14:paraId="7F81BE6D" w14:textId="42C4E827" w:rsidR="007F1BA2" w:rsidRDefault="007F1BA2" w:rsidP="00942E7D">
      <w:pPr>
        <w:pStyle w:val="Answer"/>
      </w:pPr>
    </w:p>
    <w:p w14:paraId="060CCD36" w14:textId="3F035628" w:rsidR="006E1028" w:rsidRDefault="006E1028" w:rsidP="007F1BA2">
      <w:pPr>
        <w:pStyle w:val="Answer"/>
        <w:ind w:left="0"/>
      </w:pP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D0074" w14:textId="77777777" w:rsidR="007F1BA2" w:rsidRDefault="007F1BA2">
      <w:pPr>
        <w:spacing w:before="0" w:after="0"/>
      </w:pPr>
      <w:r>
        <w:separator/>
      </w:r>
    </w:p>
  </w:endnote>
  <w:endnote w:type="continuationSeparator" w:id="0">
    <w:p w14:paraId="6997BDB9" w14:textId="77777777" w:rsidR="007F1BA2" w:rsidRDefault="007F1BA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F605E" w14:textId="77777777" w:rsidR="00981DC4" w:rsidRDefault="00981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DDAC" w14:textId="2DAFA5A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69E9217" wp14:editId="6F76F74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81DC4">
      <w:t xml:space="preserve">                </w:t>
    </w:r>
    <w:r w:rsidR="00981DC4" w:rsidRPr="00981DC4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25E75" w14:textId="77777777" w:rsidR="00981DC4" w:rsidRDefault="00981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4B70" w14:textId="77777777" w:rsidR="007F1BA2" w:rsidRDefault="007F1BA2">
      <w:pPr>
        <w:spacing w:before="0" w:after="0"/>
      </w:pPr>
      <w:r>
        <w:separator/>
      </w:r>
    </w:p>
  </w:footnote>
  <w:footnote w:type="continuationSeparator" w:id="0">
    <w:p w14:paraId="3E5D4501" w14:textId="77777777" w:rsidR="007F1BA2" w:rsidRDefault="007F1BA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AF29" w14:textId="77777777" w:rsidR="00981DC4" w:rsidRDefault="00981D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ACFB4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C2F8CFC" wp14:editId="074081D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7DF1B0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C26E06" wp14:editId="4E03B0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F1DB3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A4E5" w14:textId="77777777" w:rsidR="00981DC4" w:rsidRDefault="00981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06049"/>
    <w:multiLevelType w:val="hybridMultilevel"/>
    <w:tmpl w:val="34F4D3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A2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F1BA2"/>
    <w:rsid w:val="008C1F1C"/>
    <w:rsid w:val="00981DC4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75EC6A"/>
  <w15:docId w15:val="{199AFD4D-756A-40FA-B726-58A52D58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7F1BA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F1B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539476-0A4B-4C1C-B6B3-7D510EAFD5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1BE501-D26A-4EF9-A5C7-69D6620FB5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44F75-6B95-4C77-88F7-311A1C371A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2021-07-21T15:37:00Z</dcterms:created>
  <dcterms:modified xsi:type="dcterms:W3CDTF">2021-08-13T11:46:00Z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