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79031" w14:textId="77777777" w:rsidR="00861D15" w:rsidRDefault="00861D15" w:rsidP="00C723B9">
      <w:pPr>
        <w:pStyle w:val="Unittitle"/>
        <w:rPr>
          <w:bCs/>
        </w:rPr>
      </w:pPr>
      <w:r>
        <w:t>9. Relationship management in construction</w:t>
      </w:r>
    </w:p>
    <w:p w14:paraId="33F387DC" w14:textId="77777777" w:rsidR="00861D15" w:rsidRPr="00D07204" w:rsidRDefault="00861D15" w:rsidP="00E90E4C">
      <w:pPr>
        <w:pStyle w:val="Heading1"/>
        <w:spacing w:line="480" w:lineRule="auto"/>
        <w:rPr>
          <w:b w:val="0"/>
          <w:color w:val="FF0000"/>
        </w:rPr>
      </w:pPr>
      <w:r>
        <w:t xml:space="preserve">Worksheet 4: BIM Level 2 (tutor) </w:t>
      </w:r>
    </w:p>
    <w:p w14:paraId="20AFD785" w14:textId="77777777" w:rsidR="00861D15" w:rsidRDefault="00861D15" w:rsidP="00B94A39">
      <w:pPr>
        <w:pStyle w:val="Answer"/>
        <w:ind w:left="0"/>
      </w:pPr>
      <w:r>
        <w:t xml:space="preserve">You are working for a newly formed construction company. Your managing director would like to further understand and consider incorporating BIM Level 2 into the organisation’s ways of working. You have been tasked to research how the adopting of BIM Level 2 has impacted the industry, creating a short presentation to demonstrate your findings. </w:t>
      </w:r>
    </w:p>
    <w:p w14:paraId="14EBBF91" w14:textId="77777777" w:rsidR="00861D15" w:rsidRDefault="00861D15" w:rsidP="00942E7D">
      <w:pPr>
        <w:pStyle w:val="Answer"/>
      </w:pPr>
    </w:p>
    <w:p w14:paraId="3320E4A2" w14:textId="77777777" w:rsidR="00861D15" w:rsidRDefault="00861D15" w:rsidP="00B94A39">
      <w:pPr>
        <w:pStyle w:val="Answer"/>
      </w:pPr>
      <w:r>
        <w:t>Points to include:</w:t>
      </w:r>
    </w:p>
    <w:p w14:paraId="0FEFF538" w14:textId="77777777" w:rsidR="00861D15" w:rsidRDefault="00861D15" w:rsidP="00B94A39">
      <w:pPr>
        <w:pStyle w:val="Answer"/>
      </w:pPr>
    </w:p>
    <w:p w14:paraId="039F1B12" w14:textId="77777777" w:rsidR="00861D15" w:rsidRPr="005827A9" w:rsidRDefault="00861D15" w:rsidP="00B94A39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>
        <w:rPr>
          <w:b/>
        </w:rPr>
        <w:t>p</w:t>
      </w:r>
      <w:r w:rsidRPr="005827A9">
        <w:rPr>
          <w:b/>
        </w:rPr>
        <w:t xml:space="preserve">rinciples </w:t>
      </w:r>
    </w:p>
    <w:p w14:paraId="09DE3E16" w14:textId="77777777" w:rsidR="00861D15" w:rsidRPr="005827A9" w:rsidRDefault="00861D15" w:rsidP="00B94A39">
      <w:pPr>
        <w:pStyle w:val="Answer"/>
        <w:rPr>
          <w:b/>
        </w:rPr>
      </w:pPr>
      <w:r w:rsidRPr="005827A9">
        <w:rPr>
          <w:b/>
        </w:rPr>
        <w:t xml:space="preserve">Impact on the </w:t>
      </w:r>
      <w:r>
        <w:rPr>
          <w:b/>
        </w:rPr>
        <w:t>i</w:t>
      </w:r>
      <w:r w:rsidRPr="005827A9">
        <w:rPr>
          <w:b/>
        </w:rPr>
        <w:t>ndustry (case studies and examples)</w:t>
      </w:r>
    </w:p>
    <w:p w14:paraId="2E007C7A" w14:textId="77777777" w:rsidR="00861D15" w:rsidRDefault="00861D15" w:rsidP="00B94A39">
      <w:pPr>
        <w:pStyle w:val="Answer"/>
        <w:rPr>
          <w:b/>
        </w:rPr>
      </w:pPr>
      <w:r w:rsidRPr="005827A9">
        <w:rPr>
          <w:b/>
        </w:rPr>
        <w:t xml:space="preserve">Positives and </w:t>
      </w:r>
      <w:r>
        <w:rPr>
          <w:b/>
        </w:rPr>
        <w:t>n</w:t>
      </w:r>
      <w:r w:rsidRPr="005827A9">
        <w:rPr>
          <w:b/>
        </w:rPr>
        <w:t>egatives of adopting this approach</w:t>
      </w:r>
    </w:p>
    <w:p w14:paraId="63B42DC8" w14:textId="77777777" w:rsidR="00861D15" w:rsidRDefault="00861D15" w:rsidP="00B94A39">
      <w:pPr>
        <w:pStyle w:val="Answer"/>
        <w:rPr>
          <w:b/>
        </w:rPr>
      </w:pPr>
    </w:p>
    <w:p w14:paraId="124D4D37" w14:textId="77777777" w:rsidR="00861D15" w:rsidRDefault="00861D15" w:rsidP="00B94A39">
      <w:pPr>
        <w:pStyle w:val="Answer"/>
      </w:pPr>
      <w:r>
        <w:t xml:space="preserve">Timings (approximate): </w:t>
      </w:r>
    </w:p>
    <w:p w14:paraId="3A97FE9D" w14:textId="77777777" w:rsidR="00861D15" w:rsidRDefault="00861D15" w:rsidP="00B94A39">
      <w:pPr>
        <w:pStyle w:val="Answer"/>
        <w:rPr>
          <w:b/>
        </w:rPr>
      </w:pPr>
    </w:p>
    <w:p w14:paraId="740F9962" w14:textId="77777777" w:rsidR="00861D15" w:rsidRPr="00A179CD" w:rsidRDefault="00861D15" w:rsidP="00B94A39">
      <w:pPr>
        <w:pStyle w:val="Answer"/>
        <w:rPr>
          <w:b/>
        </w:rPr>
      </w:pPr>
      <w:r w:rsidRPr="00A179CD">
        <w:rPr>
          <w:b/>
        </w:rPr>
        <w:t>10</w:t>
      </w:r>
      <w:r>
        <w:rPr>
          <w:b/>
        </w:rPr>
        <w:t xml:space="preserve"> </w:t>
      </w:r>
      <w:r w:rsidRPr="00A179CD">
        <w:rPr>
          <w:b/>
        </w:rPr>
        <w:t>minute</w:t>
      </w:r>
      <w:r>
        <w:rPr>
          <w:b/>
        </w:rPr>
        <w:t>s:</w:t>
      </w:r>
      <w:r w:rsidRPr="00A179CD">
        <w:rPr>
          <w:b/>
        </w:rPr>
        <w:t xml:space="preserve"> group discussion</w:t>
      </w:r>
    </w:p>
    <w:p w14:paraId="157C4854" w14:textId="77777777" w:rsidR="00861D15" w:rsidRPr="00A179CD" w:rsidRDefault="00861D15" w:rsidP="00B94A39">
      <w:pPr>
        <w:pStyle w:val="Answer"/>
        <w:rPr>
          <w:b/>
        </w:rPr>
      </w:pPr>
      <w:r w:rsidRPr="00A179CD">
        <w:rPr>
          <w:b/>
        </w:rPr>
        <w:t>30 minutes</w:t>
      </w:r>
      <w:r>
        <w:rPr>
          <w:b/>
        </w:rPr>
        <w:t>:</w:t>
      </w:r>
      <w:r w:rsidRPr="00A179CD">
        <w:rPr>
          <w:b/>
        </w:rPr>
        <w:t xml:space="preserve"> independent research</w:t>
      </w:r>
    </w:p>
    <w:p w14:paraId="5BEF7E94" w14:textId="77777777" w:rsidR="00861D15" w:rsidRPr="00A179CD" w:rsidRDefault="00861D15" w:rsidP="00B94A39">
      <w:pPr>
        <w:pStyle w:val="Answer"/>
        <w:rPr>
          <w:b/>
        </w:rPr>
      </w:pPr>
      <w:r w:rsidRPr="00A179CD">
        <w:rPr>
          <w:b/>
        </w:rPr>
        <w:t>30</w:t>
      </w:r>
      <w:r>
        <w:rPr>
          <w:b/>
        </w:rPr>
        <w:t xml:space="preserve"> </w:t>
      </w:r>
      <w:r w:rsidRPr="00A179CD">
        <w:rPr>
          <w:b/>
        </w:rPr>
        <w:t>minute</w:t>
      </w:r>
      <w:r>
        <w:rPr>
          <w:b/>
        </w:rPr>
        <w:t>s:</w:t>
      </w:r>
      <w:r w:rsidRPr="00A179CD">
        <w:rPr>
          <w:b/>
        </w:rPr>
        <w:t xml:space="preserve"> presentation</w:t>
      </w:r>
    </w:p>
    <w:p w14:paraId="0DD7D939" w14:textId="77777777" w:rsidR="00861D15" w:rsidRDefault="00861D15" w:rsidP="005827A9">
      <w:pPr>
        <w:pStyle w:val="Answer"/>
        <w:ind w:left="0"/>
      </w:pPr>
    </w:p>
    <w:p w14:paraId="2CB510F0" w14:textId="77777777" w:rsidR="00861D15" w:rsidRPr="005827A9" w:rsidRDefault="00861D15" w:rsidP="00942E7D">
      <w:pPr>
        <w:pStyle w:val="Answer"/>
        <w:rPr>
          <w:b/>
          <w:color w:val="FF0000"/>
        </w:rPr>
      </w:pPr>
      <w:r w:rsidRPr="005827A9">
        <w:rPr>
          <w:b/>
          <w:color w:val="FF0000"/>
        </w:rPr>
        <w:t xml:space="preserve">Learners should carry out independent research on BIM Level 2 and how </w:t>
      </w:r>
      <w:r>
        <w:rPr>
          <w:b/>
          <w:color w:val="FF0000"/>
        </w:rPr>
        <w:t>its</w:t>
      </w:r>
      <w:r w:rsidRPr="005827A9">
        <w:rPr>
          <w:b/>
          <w:color w:val="FF0000"/>
        </w:rPr>
        <w:t xml:space="preserve"> incorporation into government</w:t>
      </w:r>
      <w:r>
        <w:rPr>
          <w:b/>
          <w:color w:val="FF0000"/>
        </w:rPr>
        <w:t>-f</w:t>
      </w:r>
      <w:r w:rsidRPr="005827A9">
        <w:rPr>
          <w:b/>
          <w:color w:val="FF0000"/>
        </w:rPr>
        <w:t xml:space="preserve">unded projects has impacted the industry. Learners can use case studies and examples in their presentations to show their findings. Learners should demonstrate a good understanding of BIM Level 2 principles and provide an overview of pros and cons. </w:t>
      </w:r>
    </w:p>
    <w:p w14:paraId="395787A0" w14:textId="77777777" w:rsidR="00861D15" w:rsidRDefault="00861D15" w:rsidP="00942E7D">
      <w:pPr>
        <w:pStyle w:val="Answer"/>
      </w:pPr>
    </w:p>
    <w:p w14:paraId="6DFAE70E" w14:textId="77777777" w:rsidR="00861D15" w:rsidRDefault="00861D15" w:rsidP="00D8690F">
      <w:pPr>
        <w:pStyle w:val="Answer"/>
      </w:pPr>
      <w:r>
        <w:t xml:space="preserve"> </w:t>
      </w:r>
    </w:p>
    <w:p w14:paraId="4D7EED6F" w14:textId="77777777" w:rsidR="00861D15" w:rsidRDefault="00861D15" w:rsidP="00D8690F">
      <w:pPr>
        <w:pStyle w:val="Answer"/>
      </w:pPr>
    </w:p>
    <w:p w14:paraId="1967A427" w14:textId="77777777" w:rsidR="00861D15" w:rsidRDefault="00861D15" w:rsidP="00D8690F">
      <w:pPr>
        <w:pStyle w:val="Answer"/>
      </w:pPr>
    </w:p>
    <w:p w14:paraId="38112411" w14:textId="77777777" w:rsidR="00861D15" w:rsidRDefault="00861D15" w:rsidP="006E1028">
      <w:pPr>
        <w:pStyle w:val="Answer"/>
      </w:pPr>
    </w:p>
    <w:p w14:paraId="62CB7748" w14:textId="77777777" w:rsidR="00474F67" w:rsidRDefault="00474F67" w:rsidP="00474F67">
      <w:pPr>
        <w:rPr>
          <w:rFonts w:cs="Arial"/>
          <w:szCs w:val="22"/>
        </w:rPr>
      </w:pPr>
    </w:p>
    <w:p w14:paraId="32AC01B0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ACC3" w14:textId="77777777" w:rsidR="00861D15" w:rsidRDefault="00861D15">
      <w:pPr>
        <w:spacing w:before="0" w:after="0"/>
      </w:pPr>
      <w:r>
        <w:separator/>
      </w:r>
    </w:p>
  </w:endnote>
  <w:endnote w:type="continuationSeparator" w:id="0">
    <w:p w14:paraId="23B3E8B9" w14:textId="77777777" w:rsidR="00861D15" w:rsidRDefault="00861D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16A0" w14:textId="77777777" w:rsidR="00CF182A" w:rsidRDefault="00CF1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0BDF4" w14:textId="652DADF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2375D61C" wp14:editId="0F1250F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CF182A">
      <w:t xml:space="preserve">              </w:t>
    </w:r>
    <w:r w:rsidR="00CF182A" w:rsidRPr="00CF182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A8E0" w14:textId="77777777" w:rsidR="00CF182A" w:rsidRDefault="00CF1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926F" w14:textId="77777777" w:rsidR="00861D15" w:rsidRDefault="00861D15">
      <w:pPr>
        <w:spacing w:before="0" w:after="0"/>
      </w:pPr>
      <w:r>
        <w:separator/>
      </w:r>
    </w:p>
  </w:footnote>
  <w:footnote w:type="continuationSeparator" w:id="0">
    <w:p w14:paraId="50F1DC76" w14:textId="77777777" w:rsidR="00861D15" w:rsidRDefault="00861D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654BE" w14:textId="77777777" w:rsidR="00CF182A" w:rsidRDefault="00CF1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4F2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005D10" wp14:editId="32FEEF4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E5A322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92D4C2E" wp14:editId="59D06A0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2B1EB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1855" w14:textId="77777777" w:rsidR="00CF182A" w:rsidRDefault="00CF1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5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61D15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182A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EDFE8A"/>
  <w15:docId w15:val="{474AEDBE-C029-46B3-9502-0805B51B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35AFC9-332B-44EF-B02F-76E763C1E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EFCE92-3B32-400B-B2A7-8DC4FAEEF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DA9CB-A1A9-4E6B-8AF0-7D351C764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2021-07-21T15:40:00Z</dcterms:created>
  <dcterms:modified xsi:type="dcterms:W3CDTF">2021-08-13T11:47:00Z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