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0701B" w14:textId="77777777" w:rsidR="004C2D67" w:rsidRDefault="004C2D67" w:rsidP="001543E4">
      <w:pPr>
        <w:pStyle w:val="Unittitle"/>
        <w:rPr>
          <w:bCs/>
        </w:rPr>
      </w:pPr>
      <w:r>
        <w:t>9. Relationship management in construction</w:t>
      </w:r>
    </w:p>
    <w:p w14:paraId="21798E28" w14:textId="77777777" w:rsidR="004C2D67" w:rsidRDefault="004C2D67" w:rsidP="00C81F58">
      <w:pPr>
        <w:pStyle w:val="Heading1"/>
        <w:spacing w:line="480" w:lineRule="auto"/>
      </w:pPr>
      <w:r>
        <w:t>Worksheet 5:</w:t>
      </w:r>
      <w:r w:rsidRPr="00692A45">
        <w:t xml:space="preserve"> </w:t>
      </w:r>
      <w:r>
        <w:t>Collaborative working (learner)</w:t>
      </w:r>
    </w:p>
    <w:p w14:paraId="331F3D25" w14:textId="77777777" w:rsidR="004C2D67" w:rsidRDefault="004C2D67" w:rsidP="004C2D67">
      <w:pPr>
        <w:pStyle w:val="ListParagraph"/>
        <w:numPr>
          <w:ilvl w:val="0"/>
          <w:numId w:val="35"/>
        </w:numPr>
        <w:spacing w:line="360" w:lineRule="auto"/>
      </w:pPr>
      <w:r>
        <w:t xml:space="preserve">Briefly explain why the Latham Report 1994 was commissioned. </w:t>
      </w:r>
    </w:p>
    <w:p w14:paraId="50798391" w14:textId="77777777" w:rsidR="004C2D67" w:rsidRDefault="004C2D67" w:rsidP="00284EF5">
      <w:pPr>
        <w:spacing w:line="360" w:lineRule="auto"/>
      </w:pPr>
    </w:p>
    <w:p w14:paraId="60B92452" w14:textId="77777777" w:rsidR="004C2D67" w:rsidRDefault="004C2D67" w:rsidP="00284EF5">
      <w:pPr>
        <w:spacing w:line="360" w:lineRule="auto"/>
      </w:pPr>
    </w:p>
    <w:p w14:paraId="39B3450A" w14:textId="77777777" w:rsidR="004C2D67" w:rsidRPr="00351C49" w:rsidRDefault="004C2D67" w:rsidP="00284EF5">
      <w:pPr>
        <w:spacing w:line="360" w:lineRule="auto"/>
      </w:pPr>
    </w:p>
    <w:p w14:paraId="2D6C7603" w14:textId="77777777" w:rsidR="004C2D67" w:rsidRDefault="004C2D67" w:rsidP="004C2D67">
      <w:pPr>
        <w:pStyle w:val="ListParagraph"/>
        <w:numPr>
          <w:ilvl w:val="0"/>
          <w:numId w:val="35"/>
        </w:numPr>
        <w:spacing w:line="360" w:lineRule="auto"/>
      </w:pPr>
      <w:r>
        <w:t>List three elements of effective working relationships.</w:t>
      </w:r>
    </w:p>
    <w:p w14:paraId="34F821B7" w14:textId="77777777" w:rsidR="004C2D67" w:rsidRDefault="004C2D67" w:rsidP="00284EF5">
      <w:pPr>
        <w:spacing w:line="360" w:lineRule="auto"/>
      </w:pPr>
    </w:p>
    <w:p w14:paraId="2E322E0B" w14:textId="77777777" w:rsidR="004C2D67" w:rsidRDefault="004C2D67" w:rsidP="00284EF5">
      <w:pPr>
        <w:spacing w:line="360" w:lineRule="auto"/>
      </w:pPr>
    </w:p>
    <w:p w14:paraId="561D1730" w14:textId="77777777" w:rsidR="004C2D67" w:rsidRDefault="004C2D67" w:rsidP="00284EF5">
      <w:pPr>
        <w:spacing w:line="360" w:lineRule="auto"/>
      </w:pPr>
    </w:p>
    <w:p w14:paraId="350F794F" w14:textId="77777777" w:rsidR="004C2D67" w:rsidRDefault="004C2D67" w:rsidP="004C2D67">
      <w:pPr>
        <w:pStyle w:val="ListParagraph"/>
        <w:numPr>
          <w:ilvl w:val="0"/>
          <w:numId w:val="35"/>
        </w:numPr>
        <w:spacing w:line="360" w:lineRule="auto"/>
      </w:pPr>
      <w:r>
        <w:t xml:space="preserve">Explain how collaborative working can positively impact on the construction process. </w:t>
      </w:r>
    </w:p>
    <w:p w14:paraId="2DADA29E" w14:textId="77777777" w:rsidR="004C2D67" w:rsidRDefault="004C2D67" w:rsidP="00284EF5">
      <w:pPr>
        <w:spacing w:line="360" w:lineRule="auto"/>
      </w:pPr>
    </w:p>
    <w:p w14:paraId="794455D8" w14:textId="77777777" w:rsidR="004C2D67" w:rsidRDefault="004C2D67" w:rsidP="00284EF5">
      <w:pPr>
        <w:spacing w:line="360" w:lineRule="auto"/>
      </w:pPr>
    </w:p>
    <w:p w14:paraId="4D9E467D" w14:textId="77777777" w:rsidR="004C2D67" w:rsidRDefault="004C2D67" w:rsidP="00284EF5">
      <w:pPr>
        <w:spacing w:line="360" w:lineRule="auto"/>
      </w:pPr>
    </w:p>
    <w:p w14:paraId="4C030F89" w14:textId="77777777" w:rsidR="004C2D67" w:rsidRDefault="004C2D67" w:rsidP="004C2D67">
      <w:pPr>
        <w:pStyle w:val="ListParagraph"/>
        <w:numPr>
          <w:ilvl w:val="0"/>
          <w:numId w:val="35"/>
        </w:numPr>
        <w:spacing w:line="360" w:lineRule="auto"/>
      </w:pPr>
      <w:r>
        <w:t xml:space="preserve">Explain the impact of a non-collaborative working environment. </w:t>
      </w:r>
    </w:p>
    <w:p w14:paraId="2C77EAB7" w14:textId="77777777" w:rsidR="004C2D67" w:rsidRDefault="004C2D67" w:rsidP="00284EF5">
      <w:pPr>
        <w:spacing w:line="360" w:lineRule="auto"/>
      </w:pPr>
    </w:p>
    <w:p w14:paraId="0F743032" w14:textId="77777777" w:rsidR="004C2D67" w:rsidRDefault="004C2D67" w:rsidP="00284EF5">
      <w:pPr>
        <w:spacing w:line="360" w:lineRule="auto"/>
      </w:pPr>
    </w:p>
    <w:p w14:paraId="7769AD1A" w14:textId="77777777" w:rsidR="004C2D67" w:rsidRDefault="004C2D67" w:rsidP="00284EF5">
      <w:pPr>
        <w:spacing w:line="360" w:lineRule="auto"/>
      </w:pPr>
    </w:p>
    <w:p w14:paraId="2C22AE77" w14:textId="77777777" w:rsidR="004C2D67" w:rsidRDefault="004C2D67" w:rsidP="004C2D67">
      <w:pPr>
        <w:pStyle w:val="ListParagraph"/>
        <w:numPr>
          <w:ilvl w:val="0"/>
          <w:numId w:val="35"/>
        </w:numPr>
        <w:spacing w:line="360" w:lineRule="auto"/>
      </w:pPr>
      <w:r>
        <w:t xml:space="preserve">Give three examples of ways to promote collaborative working. </w:t>
      </w:r>
    </w:p>
    <w:p w14:paraId="498BD3FC" w14:textId="77777777" w:rsidR="004C2D67" w:rsidRDefault="004C2D67" w:rsidP="00A464B5"/>
    <w:p w14:paraId="145052B3" w14:textId="77777777" w:rsidR="004C2D67" w:rsidRDefault="004C2D67" w:rsidP="00A464B5"/>
    <w:p w14:paraId="688162EF" w14:textId="77777777" w:rsidR="004C2D67" w:rsidRPr="00A464B5" w:rsidRDefault="004C2D67" w:rsidP="00A464B5"/>
    <w:p w14:paraId="46BD56B9" w14:textId="77777777" w:rsidR="004C2D67" w:rsidRDefault="004C2D67" w:rsidP="00B306A2">
      <w:pPr>
        <w:pStyle w:val="Answer"/>
      </w:pPr>
    </w:p>
    <w:p w14:paraId="68B4C043" w14:textId="77777777" w:rsidR="004C2D67" w:rsidRDefault="004C2D67" w:rsidP="00A464B5"/>
    <w:p w14:paraId="7940A7FF" w14:textId="77777777" w:rsidR="004C2D67" w:rsidRDefault="004C2D67" w:rsidP="00655C4C">
      <w:pPr>
        <w:pStyle w:val="Answer"/>
        <w:ind w:left="1077"/>
      </w:pPr>
    </w:p>
    <w:p w14:paraId="4079E3CA" w14:textId="77777777" w:rsidR="004C2D67" w:rsidRDefault="004C2D67" w:rsidP="00D8690F">
      <w:pPr>
        <w:pStyle w:val="Answer"/>
      </w:pPr>
    </w:p>
    <w:p w14:paraId="1F24837E" w14:textId="77777777" w:rsidR="004C2D67" w:rsidRDefault="004C2D67" w:rsidP="00D8690F">
      <w:pPr>
        <w:pStyle w:val="Answer"/>
      </w:pPr>
    </w:p>
    <w:p w14:paraId="56D53AB6" w14:textId="77777777" w:rsidR="004C2D67" w:rsidRDefault="004C2D67" w:rsidP="006E1028">
      <w:pPr>
        <w:pStyle w:val="Answer"/>
      </w:pPr>
    </w:p>
    <w:p w14:paraId="790D6F0B" w14:textId="77777777" w:rsidR="006E1028" w:rsidRDefault="006E1028" w:rsidP="004C2D67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06CC0" w14:textId="77777777" w:rsidR="004C2D67" w:rsidRDefault="004C2D67">
      <w:pPr>
        <w:spacing w:before="0" w:after="0"/>
      </w:pPr>
      <w:r>
        <w:separator/>
      </w:r>
    </w:p>
  </w:endnote>
  <w:endnote w:type="continuationSeparator" w:id="0">
    <w:p w14:paraId="065DCA87" w14:textId="77777777" w:rsidR="004C2D67" w:rsidRDefault="004C2D6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A6BC9" w14:textId="77777777" w:rsidR="00FA0236" w:rsidRDefault="00FA02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C391B" w14:textId="5979AC95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1B9AAA26" wp14:editId="7F1DE926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FA0236">
      <w:t xml:space="preserve">                </w:t>
    </w:r>
    <w:r w:rsidR="00FA0236" w:rsidRPr="00FA0236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99539" w14:textId="77777777" w:rsidR="00FA0236" w:rsidRDefault="00FA02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9E1AD" w14:textId="77777777" w:rsidR="004C2D67" w:rsidRDefault="004C2D67">
      <w:pPr>
        <w:spacing w:before="0" w:after="0"/>
      </w:pPr>
      <w:r>
        <w:separator/>
      </w:r>
    </w:p>
  </w:footnote>
  <w:footnote w:type="continuationSeparator" w:id="0">
    <w:p w14:paraId="7AB5DB1E" w14:textId="77777777" w:rsidR="004C2D67" w:rsidRDefault="004C2D6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C8356" w14:textId="77777777" w:rsidR="00FA0236" w:rsidRDefault="00FA02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D2D46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55C052E7" wp14:editId="4E395157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706EA600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7F26641" wp14:editId="7949717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0B5811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6E058" w14:textId="77777777" w:rsidR="00FA0236" w:rsidRDefault="00FA02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294C4E"/>
    <w:multiLevelType w:val="hybridMultilevel"/>
    <w:tmpl w:val="043854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D67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B1C2E"/>
    <w:rsid w:val="001F74AD"/>
    <w:rsid w:val="002D07A8"/>
    <w:rsid w:val="0034017A"/>
    <w:rsid w:val="003405EA"/>
    <w:rsid w:val="003F6A42"/>
    <w:rsid w:val="00404B31"/>
    <w:rsid w:val="00406AD7"/>
    <w:rsid w:val="00443B2E"/>
    <w:rsid w:val="00474F67"/>
    <w:rsid w:val="0048500D"/>
    <w:rsid w:val="004C2D67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C1F1C"/>
    <w:rsid w:val="009975A0"/>
    <w:rsid w:val="009C5C6E"/>
    <w:rsid w:val="009F580B"/>
    <w:rsid w:val="00A2454C"/>
    <w:rsid w:val="00AE245C"/>
    <w:rsid w:val="00B054EC"/>
    <w:rsid w:val="00BE2C21"/>
    <w:rsid w:val="00C01D20"/>
    <w:rsid w:val="00C202BF"/>
    <w:rsid w:val="00C858D7"/>
    <w:rsid w:val="00CF2659"/>
    <w:rsid w:val="00D073BC"/>
    <w:rsid w:val="00D56B82"/>
    <w:rsid w:val="00DA2485"/>
    <w:rsid w:val="00DE29A8"/>
    <w:rsid w:val="00E34B29"/>
    <w:rsid w:val="00F03E33"/>
    <w:rsid w:val="00F15749"/>
    <w:rsid w:val="00FA0236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791F926"/>
  <w15:docId w15:val="{0D0F669A-B503-43B2-8F57-E2943B46A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4C2D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0DA0EA-67C3-4E78-9B4F-A4F53D5FC4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D2A2D1-B874-4961-9685-566F263935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A7C19C-DEB4-439B-92BF-4EF59C196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</Template>
  <TotalTime>1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2021-07-21T15:40:00Z</dcterms:created>
  <dcterms:modified xsi:type="dcterms:W3CDTF">2021-08-13T11:48:00Z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