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C01B6" w14:textId="77777777" w:rsidR="00FB117D" w:rsidRDefault="00FB117D" w:rsidP="00D461E7">
      <w:pPr>
        <w:pStyle w:val="Unittitle"/>
        <w:rPr>
          <w:bCs/>
        </w:rPr>
      </w:pPr>
      <w:r>
        <w:t>9. Relationship management in construction</w:t>
      </w:r>
    </w:p>
    <w:p w14:paraId="12CA9EC0" w14:textId="77777777" w:rsidR="00FB117D" w:rsidRDefault="00FB117D" w:rsidP="000C10CF">
      <w:pPr>
        <w:pStyle w:val="Heading1"/>
      </w:pPr>
      <w:r>
        <w:t>Worksheet 7: Customer service (learner)</w:t>
      </w:r>
    </w:p>
    <w:p w14:paraId="0238FA5B" w14:textId="77777777" w:rsidR="00FB117D" w:rsidRPr="00AC1DE1" w:rsidRDefault="00FB117D" w:rsidP="007A7520"/>
    <w:p w14:paraId="5EE916ED" w14:textId="77777777" w:rsidR="00FB117D" w:rsidRDefault="00FB117D" w:rsidP="00FB117D">
      <w:pPr>
        <w:pStyle w:val="ListParagraph"/>
        <w:numPr>
          <w:ilvl w:val="0"/>
          <w:numId w:val="35"/>
        </w:numPr>
      </w:pPr>
      <w:r>
        <w:t xml:space="preserve">Briefly explain the principles of good customer service. </w:t>
      </w:r>
    </w:p>
    <w:p w14:paraId="2F215FD6" w14:textId="77777777" w:rsidR="00FB117D" w:rsidRDefault="00FB117D" w:rsidP="007A7520"/>
    <w:p w14:paraId="2E666824" w14:textId="77777777" w:rsidR="00FB117D" w:rsidRDefault="00FB117D" w:rsidP="007A7520"/>
    <w:p w14:paraId="29B5E6ED" w14:textId="77777777" w:rsidR="00FB117D" w:rsidRDefault="00FB117D" w:rsidP="007A7520"/>
    <w:p w14:paraId="4268CE44" w14:textId="77777777" w:rsidR="00FB117D" w:rsidRDefault="00FB117D" w:rsidP="007A7520"/>
    <w:p w14:paraId="49BDDB12" w14:textId="77777777" w:rsidR="00FB117D" w:rsidRDefault="00FB117D" w:rsidP="00FB117D">
      <w:pPr>
        <w:pStyle w:val="ListParagraph"/>
        <w:numPr>
          <w:ilvl w:val="0"/>
          <w:numId w:val="35"/>
        </w:numPr>
      </w:pPr>
      <w:r>
        <w:t xml:space="preserve">Suggest three benefits of good customer service. </w:t>
      </w:r>
    </w:p>
    <w:p w14:paraId="138A2F9D" w14:textId="77777777" w:rsidR="00FB117D" w:rsidRDefault="00FB117D" w:rsidP="007A7520">
      <w:pPr>
        <w:pStyle w:val="ListParagraph"/>
      </w:pPr>
    </w:p>
    <w:p w14:paraId="375146FE" w14:textId="77777777" w:rsidR="00FB117D" w:rsidRDefault="00FB117D" w:rsidP="007A7520">
      <w:pPr>
        <w:pStyle w:val="ListParagraph"/>
      </w:pPr>
    </w:p>
    <w:p w14:paraId="441D5783" w14:textId="77777777" w:rsidR="00FB117D" w:rsidRDefault="00FB117D" w:rsidP="007A7520">
      <w:pPr>
        <w:pStyle w:val="ListParagraph"/>
      </w:pPr>
    </w:p>
    <w:p w14:paraId="34B3233E" w14:textId="77777777" w:rsidR="00FB117D" w:rsidRDefault="00FB117D" w:rsidP="007A7520">
      <w:pPr>
        <w:pStyle w:val="ListParagraph"/>
      </w:pPr>
    </w:p>
    <w:p w14:paraId="575BD584" w14:textId="77777777" w:rsidR="00FB117D" w:rsidRDefault="00FB117D" w:rsidP="007A7520">
      <w:pPr>
        <w:pStyle w:val="ListParagraph"/>
      </w:pPr>
    </w:p>
    <w:p w14:paraId="791B1A8B" w14:textId="77777777" w:rsidR="00FB117D" w:rsidRDefault="00FB117D" w:rsidP="00FB117D">
      <w:pPr>
        <w:pStyle w:val="ListParagraph"/>
        <w:numPr>
          <w:ilvl w:val="0"/>
          <w:numId w:val="35"/>
        </w:numPr>
      </w:pPr>
      <w:r>
        <w:t xml:space="preserve">Explain the possible impacts of poor customer service. </w:t>
      </w:r>
    </w:p>
    <w:p w14:paraId="1FD62E6D" w14:textId="77777777" w:rsidR="00FB117D" w:rsidRDefault="00FB117D" w:rsidP="007A7520"/>
    <w:p w14:paraId="76BFBCAC" w14:textId="77777777" w:rsidR="00FB117D" w:rsidRDefault="00FB117D" w:rsidP="007A7520"/>
    <w:p w14:paraId="34B611B7" w14:textId="77777777" w:rsidR="00FB117D" w:rsidRDefault="00FB117D" w:rsidP="007A7520"/>
    <w:p w14:paraId="47D25D71" w14:textId="77777777" w:rsidR="00FB117D" w:rsidRDefault="00FB117D" w:rsidP="007A7520"/>
    <w:p w14:paraId="6C578839" w14:textId="77777777" w:rsidR="00FB117D" w:rsidRDefault="00FB117D" w:rsidP="00FB117D">
      <w:pPr>
        <w:pStyle w:val="ListParagraph"/>
        <w:numPr>
          <w:ilvl w:val="0"/>
          <w:numId w:val="35"/>
        </w:numPr>
      </w:pPr>
      <w:r>
        <w:t xml:space="preserve">Describe the importance of communication in relation to customer service. </w:t>
      </w:r>
    </w:p>
    <w:p w14:paraId="7511DA2E" w14:textId="77777777" w:rsidR="00FB117D" w:rsidRDefault="00FB117D" w:rsidP="007A7520">
      <w:pPr>
        <w:pStyle w:val="ListParagraph"/>
      </w:pPr>
    </w:p>
    <w:p w14:paraId="48EC1112" w14:textId="77777777" w:rsidR="00FB117D" w:rsidRDefault="00FB117D" w:rsidP="007A7520">
      <w:r>
        <w:t xml:space="preserve">        </w:t>
      </w:r>
    </w:p>
    <w:p w14:paraId="2357AAD8" w14:textId="77777777" w:rsidR="00FB117D" w:rsidRDefault="00FB117D" w:rsidP="007A7520"/>
    <w:p w14:paraId="7541E8FF" w14:textId="77777777" w:rsidR="00FB117D" w:rsidRPr="00AC1DE1" w:rsidRDefault="00FB117D" w:rsidP="007A7520"/>
    <w:p w14:paraId="7C94783E" w14:textId="77777777" w:rsidR="00FB117D" w:rsidRDefault="00FB117D" w:rsidP="007A7520">
      <w:pPr>
        <w:rPr>
          <w:sz w:val="24"/>
        </w:rPr>
      </w:pPr>
    </w:p>
    <w:p w14:paraId="66D5DB3B" w14:textId="77777777" w:rsidR="00FB117D" w:rsidRDefault="00FB117D" w:rsidP="007A7520">
      <w:pPr>
        <w:rPr>
          <w:sz w:val="24"/>
        </w:rPr>
      </w:pPr>
    </w:p>
    <w:p w14:paraId="35485840" w14:textId="77777777" w:rsidR="00FB117D" w:rsidRPr="000C10CF" w:rsidRDefault="00FB117D" w:rsidP="007A7520">
      <w:pPr>
        <w:rPr>
          <w:sz w:val="24"/>
        </w:rPr>
      </w:pPr>
    </w:p>
    <w:p w14:paraId="336E65B8" w14:textId="77777777" w:rsidR="00FB117D" w:rsidRDefault="00FB117D" w:rsidP="007A7520"/>
    <w:p w14:paraId="2D410ED9" w14:textId="77777777" w:rsidR="00FB117D" w:rsidRDefault="00FB117D" w:rsidP="007A7520"/>
    <w:p w14:paraId="33E36DDB" w14:textId="77777777" w:rsidR="00FB117D" w:rsidRDefault="00FB117D" w:rsidP="007A7520"/>
    <w:p w14:paraId="36FA27ED" w14:textId="77777777" w:rsidR="00FB117D" w:rsidRPr="00A464B5" w:rsidRDefault="00FB117D" w:rsidP="007A7520"/>
    <w:p w14:paraId="35DA7FDF" w14:textId="77777777" w:rsidR="00FB117D" w:rsidRDefault="00FB117D" w:rsidP="007A7520">
      <w:pPr>
        <w:pStyle w:val="Answer"/>
      </w:pPr>
    </w:p>
    <w:p w14:paraId="1A686083" w14:textId="77777777" w:rsidR="00FB117D" w:rsidRDefault="00FB117D" w:rsidP="007A7520"/>
    <w:p w14:paraId="314B348B" w14:textId="77777777" w:rsidR="00FB117D" w:rsidRDefault="00FB117D" w:rsidP="007A7520">
      <w:pPr>
        <w:pStyle w:val="Answer"/>
        <w:ind w:left="1077"/>
      </w:pPr>
    </w:p>
    <w:p w14:paraId="2D2B7FC1" w14:textId="77777777" w:rsidR="00FB117D" w:rsidRDefault="00FB117D" w:rsidP="007A7520">
      <w:pPr>
        <w:pStyle w:val="Answer"/>
      </w:pPr>
    </w:p>
    <w:p w14:paraId="78D0DEFC" w14:textId="77777777" w:rsidR="00FB117D" w:rsidRDefault="00FB117D" w:rsidP="00D8690F">
      <w:pPr>
        <w:pStyle w:val="Answer"/>
      </w:pPr>
    </w:p>
    <w:p w14:paraId="00075B84" w14:textId="77777777" w:rsidR="00FB117D" w:rsidRDefault="00FB117D" w:rsidP="006E1028">
      <w:pPr>
        <w:pStyle w:val="Answer"/>
      </w:pPr>
    </w:p>
    <w:p w14:paraId="264C8E16" w14:textId="77777777" w:rsidR="00474F67" w:rsidRDefault="00474F67" w:rsidP="00474F67">
      <w:pPr>
        <w:rPr>
          <w:rFonts w:cs="Arial"/>
          <w:szCs w:val="22"/>
        </w:rPr>
      </w:pPr>
    </w:p>
    <w:p w14:paraId="61F39BAF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9267B" w14:textId="77777777" w:rsidR="00FB117D" w:rsidRDefault="00FB117D">
      <w:pPr>
        <w:spacing w:before="0" w:after="0"/>
      </w:pPr>
      <w:r>
        <w:separator/>
      </w:r>
    </w:p>
  </w:endnote>
  <w:endnote w:type="continuationSeparator" w:id="0">
    <w:p w14:paraId="34AD5CCD" w14:textId="77777777" w:rsidR="00FB117D" w:rsidRDefault="00FB11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3DC9" w14:textId="77777777" w:rsidR="00106C13" w:rsidRDefault="00106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E5A54" w14:textId="0BBA00D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24B0406" wp14:editId="6DF8C1D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06C13">
      <w:t xml:space="preserve">               </w:t>
    </w:r>
    <w:r w:rsidR="00106C13" w:rsidRPr="00106C13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A5ED1" w14:textId="77777777" w:rsidR="00106C13" w:rsidRDefault="00106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88388" w14:textId="77777777" w:rsidR="00FB117D" w:rsidRDefault="00FB117D">
      <w:pPr>
        <w:spacing w:before="0" w:after="0"/>
      </w:pPr>
      <w:r>
        <w:separator/>
      </w:r>
    </w:p>
  </w:footnote>
  <w:footnote w:type="continuationSeparator" w:id="0">
    <w:p w14:paraId="705AE7C5" w14:textId="77777777" w:rsidR="00FB117D" w:rsidRDefault="00FB11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7CDD" w14:textId="77777777" w:rsidR="00106C13" w:rsidRDefault="00106C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5E3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1AFFFEE" wp14:editId="27FA12B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4B782D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AC0A36" wp14:editId="461081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27E94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F8A79" w14:textId="77777777" w:rsidR="00106C13" w:rsidRDefault="00106C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17D"/>
    <w:rsid w:val="000033BD"/>
    <w:rsid w:val="00043213"/>
    <w:rsid w:val="00082C62"/>
    <w:rsid w:val="000B231F"/>
    <w:rsid w:val="000E194B"/>
    <w:rsid w:val="00106C13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B11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6E59B6"/>
  <w15:docId w15:val="{5DB64A79-1CBA-4B20-932C-8F27CCC6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B1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2C248-27C1-49F6-9810-8E0EFFBB8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71794F-F260-4DE0-932A-F0739E7E2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5146B-B832-4901-8A7A-AA5613C77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2021-07-21T15:43:00Z</dcterms:created>
  <dcterms:modified xsi:type="dcterms:W3CDTF">2021-08-13T11:51:00Z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