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17C84" w14:textId="77777777" w:rsidR="006304B5" w:rsidRDefault="006304B5" w:rsidP="004924EA">
      <w:pPr>
        <w:pStyle w:val="Unittitle"/>
        <w:rPr>
          <w:bCs/>
        </w:rPr>
      </w:pPr>
      <w:r>
        <w:t>9. Relationship management in construction</w:t>
      </w:r>
    </w:p>
    <w:p w14:paraId="53F2AF24" w14:textId="77777777" w:rsidR="006304B5" w:rsidRDefault="006304B5" w:rsidP="000C10CF">
      <w:pPr>
        <w:pStyle w:val="Heading1"/>
      </w:pPr>
      <w:r>
        <w:t xml:space="preserve">Worksheet 7: Customer service (tutor) </w:t>
      </w:r>
    </w:p>
    <w:p w14:paraId="2035D418" w14:textId="77777777" w:rsidR="006304B5" w:rsidRPr="00AC1DE1" w:rsidRDefault="006304B5" w:rsidP="00AC1DE1"/>
    <w:p w14:paraId="4C16524B" w14:textId="77777777" w:rsidR="006304B5" w:rsidRDefault="006304B5" w:rsidP="006304B5">
      <w:pPr>
        <w:pStyle w:val="ListParagraph"/>
        <w:numPr>
          <w:ilvl w:val="0"/>
          <w:numId w:val="35"/>
        </w:numPr>
        <w:ind w:left="357" w:hanging="357"/>
      </w:pPr>
      <w:r>
        <w:t xml:space="preserve">Briefly explain the principles of good customer service. </w:t>
      </w:r>
    </w:p>
    <w:p w14:paraId="0F5FDC38" w14:textId="77777777" w:rsidR="006304B5" w:rsidRDefault="006304B5" w:rsidP="00566FEE">
      <w:pPr>
        <w:ind w:left="360"/>
        <w:rPr>
          <w:b/>
          <w:color w:val="FF0000"/>
        </w:rPr>
      </w:pPr>
      <w:r>
        <w:rPr>
          <w:b/>
          <w:color w:val="FF0000"/>
        </w:rPr>
        <w:t>Customer service is key in the construction industry as there is a lot of reliance on reputation and working relationships. Principles of customer service include p</w:t>
      </w:r>
      <w:r w:rsidRPr="005F006C">
        <w:rPr>
          <w:b/>
          <w:color w:val="FF0000"/>
        </w:rPr>
        <w:t xml:space="preserve">roduct knowledge, trust, </w:t>
      </w:r>
      <w:r>
        <w:rPr>
          <w:b/>
          <w:color w:val="FF0000"/>
        </w:rPr>
        <w:t>p</w:t>
      </w:r>
      <w:r w:rsidRPr="005F006C">
        <w:rPr>
          <w:b/>
          <w:color w:val="FF0000"/>
        </w:rPr>
        <w:t>roblem solving, meeting deadlines, etc</w:t>
      </w:r>
      <w:r>
        <w:rPr>
          <w:b/>
          <w:color w:val="FF0000"/>
        </w:rPr>
        <w:t>.</w:t>
      </w:r>
    </w:p>
    <w:p w14:paraId="6B900311" w14:textId="77777777" w:rsidR="006304B5" w:rsidRPr="005F006C" w:rsidRDefault="006304B5" w:rsidP="00AC1DE1">
      <w:pPr>
        <w:rPr>
          <w:b/>
          <w:color w:val="FF0000"/>
        </w:rPr>
      </w:pPr>
    </w:p>
    <w:p w14:paraId="0ED2A242" w14:textId="77777777" w:rsidR="006304B5" w:rsidRDefault="006304B5" w:rsidP="006304B5">
      <w:pPr>
        <w:pStyle w:val="ListParagraph"/>
        <w:numPr>
          <w:ilvl w:val="0"/>
          <w:numId w:val="35"/>
        </w:numPr>
      </w:pPr>
      <w:r>
        <w:t xml:space="preserve">Suggest three benefits of good customer service. </w:t>
      </w:r>
    </w:p>
    <w:p w14:paraId="41A773DA" w14:textId="77777777" w:rsidR="006304B5" w:rsidRPr="005F006C" w:rsidRDefault="006304B5" w:rsidP="00566FEE">
      <w:pPr>
        <w:ind w:left="360"/>
        <w:rPr>
          <w:b/>
          <w:color w:val="FF0000"/>
        </w:rPr>
      </w:pPr>
      <w:r w:rsidRPr="005F006C">
        <w:rPr>
          <w:b/>
          <w:color w:val="FF0000"/>
        </w:rPr>
        <w:t xml:space="preserve">Higher profitability </w:t>
      </w:r>
    </w:p>
    <w:p w14:paraId="50143CAC" w14:textId="77777777" w:rsidR="006304B5" w:rsidRPr="005F006C" w:rsidRDefault="006304B5" w:rsidP="00566FEE">
      <w:pPr>
        <w:ind w:left="360"/>
        <w:rPr>
          <w:b/>
          <w:color w:val="FF0000"/>
        </w:rPr>
      </w:pPr>
      <w:r w:rsidRPr="005F006C">
        <w:rPr>
          <w:b/>
          <w:color w:val="FF0000"/>
        </w:rPr>
        <w:t xml:space="preserve">Repeat </w:t>
      </w:r>
      <w:r>
        <w:rPr>
          <w:b/>
          <w:color w:val="FF0000"/>
        </w:rPr>
        <w:t>b</w:t>
      </w:r>
      <w:r w:rsidRPr="005F006C">
        <w:rPr>
          <w:b/>
          <w:color w:val="FF0000"/>
        </w:rPr>
        <w:t xml:space="preserve">usiness </w:t>
      </w:r>
    </w:p>
    <w:p w14:paraId="33688174" w14:textId="77777777" w:rsidR="006304B5" w:rsidRPr="005F006C" w:rsidRDefault="006304B5" w:rsidP="00566FEE">
      <w:pPr>
        <w:ind w:left="360"/>
        <w:rPr>
          <w:b/>
          <w:color w:val="FF0000"/>
        </w:rPr>
      </w:pPr>
      <w:r w:rsidRPr="005F006C">
        <w:rPr>
          <w:b/>
          <w:color w:val="FF0000"/>
        </w:rPr>
        <w:t xml:space="preserve">Potential new clients and contracts </w:t>
      </w:r>
    </w:p>
    <w:p w14:paraId="4B3B195B" w14:textId="77777777" w:rsidR="006304B5" w:rsidRDefault="006304B5" w:rsidP="00566FEE">
      <w:pPr>
        <w:ind w:left="360"/>
        <w:rPr>
          <w:b/>
          <w:color w:val="FF0000"/>
        </w:rPr>
      </w:pPr>
      <w:r w:rsidRPr="005F006C">
        <w:rPr>
          <w:b/>
          <w:color w:val="FF0000"/>
        </w:rPr>
        <w:t xml:space="preserve">Increased </w:t>
      </w:r>
      <w:r>
        <w:rPr>
          <w:b/>
          <w:color w:val="FF0000"/>
        </w:rPr>
        <w:t>e</w:t>
      </w:r>
      <w:r w:rsidRPr="005F006C">
        <w:rPr>
          <w:b/>
          <w:color w:val="FF0000"/>
        </w:rPr>
        <w:t xml:space="preserve">mployee </w:t>
      </w:r>
      <w:r>
        <w:rPr>
          <w:b/>
          <w:color w:val="FF0000"/>
        </w:rPr>
        <w:t>s</w:t>
      </w:r>
      <w:r w:rsidRPr="005F006C">
        <w:rPr>
          <w:b/>
          <w:color w:val="FF0000"/>
        </w:rPr>
        <w:t xml:space="preserve">atisfaction </w:t>
      </w:r>
    </w:p>
    <w:p w14:paraId="35488636" w14:textId="77777777" w:rsidR="006304B5" w:rsidRDefault="006304B5" w:rsidP="00AC1DE1"/>
    <w:p w14:paraId="3A518A67" w14:textId="77777777" w:rsidR="006304B5" w:rsidRDefault="006304B5" w:rsidP="006304B5">
      <w:pPr>
        <w:pStyle w:val="ListParagraph"/>
        <w:numPr>
          <w:ilvl w:val="0"/>
          <w:numId w:val="35"/>
        </w:numPr>
        <w:ind w:left="357" w:hanging="357"/>
      </w:pPr>
      <w:r>
        <w:t xml:space="preserve">Explain the possible impacts of poor customer service. </w:t>
      </w:r>
    </w:p>
    <w:p w14:paraId="65376184" w14:textId="77777777" w:rsidR="006304B5" w:rsidRDefault="006304B5" w:rsidP="00566FEE">
      <w:pPr>
        <w:spacing w:before="0" w:after="0" w:line="240" w:lineRule="auto"/>
        <w:ind w:left="357"/>
        <w:rPr>
          <w:b/>
          <w:color w:val="FF0000"/>
        </w:rPr>
      </w:pPr>
      <w:r w:rsidRPr="005F006C">
        <w:rPr>
          <w:b/>
          <w:color w:val="FF0000"/>
        </w:rPr>
        <w:t>Loss of future work, damaged reputation, poor working relationships, low employee</w:t>
      </w:r>
      <w:r>
        <w:rPr>
          <w:b/>
          <w:color w:val="FF0000"/>
        </w:rPr>
        <w:t xml:space="preserve"> </w:t>
      </w:r>
    </w:p>
    <w:p w14:paraId="18A4E577" w14:textId="77777777" w:rsidR="006304B5" w:rsidRPr="005F006C" w:rsidRDefault="006304B5" w:rsidP="00566FEE">
      <w:pPr>
        <w:spacing w:before="0" w:after="0" w:line="240" w:lineRule="auto"/>
        <w:ind w:left="357"/>
        <w:rPr>
          <w:b/>
        </w:rPr>
      </w:pPr>
      <w:r>
        <w:rPr>
          <w:b/>
          <w:color w:val="FF0000"/>
        </w:rPr>
        <w:t>satisfaction.</w:t>
      </w:r>
    </w:p>
    <w:p w14:paraId="0903B7E9" w14:textId="77777777" w:rsidR="006304B5" w:rsidRDefault="006304B5" w:rsidP="00AC1DE1"/>
    <w:p w14:paraId="6EB32987" w14:textId="77777777" w:rsidR="006304B5" w:rsidRDefault="006304B5" w:rsidP="006304B5">
      <w:pPr>
        <w:pStyle w:val="ListParagraph"/>
        <w:numPr>
          <w:ilvl w:val="0"/>
          <w:numId w:val="35"/>
        </w:numPr>
        <w:ind w:left="357" w:hanging="357"/>
        <w:contextualSpacing w:val="0"/>
      </w:pPr>
      <w:r>
        <w:t>Describe the importance of communication in relation to customer service.</w:t>
      </w:r>
    </w:p>
    <w:p w14:paraId="6A4D0F9C" w14:textId="77777777" w:rsidR="006304B5" w:rsidRPr="005F006C" w:rsidRDefault="006304B5" w:rsidP="00566FEE">
      <w:pPr>
        <w:pStyle w:val="ListParagraph"/>
        <w:spacing w:before="200" w:line="240" w:lineRule="auto"/>
        <w:ind w:left="357"/>
        <w:rPr>
          <w:b/>
          <w:color w:val="FF0000"/>
        </w:rPr>
      </w:pPr>
      <w:r w:rsidRPr="005F006C">
        <w:rPr>
          <w:b/>
          <w:color w:val="FF0000"/>
        </w:rPr>
        <w:t>Good communication skills will help you build good working relationships with customers in a way that reflects positive</w:t>
      </w:r>
      <w:r>
        <w:rPr>
          <w:b/>
          <w:color w:val="FF0000"/>
        </w:rPr>
        <w:t>ly</w:t>
      </w:r>
      <w:r w:rsidRPr="005F006C">
        <w:rPr>
          <w:b/>
          <w:color w:val="FF0000"/>
        </w:rPr>
        <w:t xml:space="preserve"> on the company and will keep customers happy with the service they are receiving</w:t>
      </w:r>
      <w:r>
        <w:rPr>
          <w:b/>
          <w:color w:val="FF0000"/>
        </w:rPr>
        <w:t xml:space="preserve"> –</w:t>
      </w:r>
      <w:r w:rsidRPr="005F006C">
        <w:rPr>
          <w:b/>
          <w:color w:val="FF0000"/>
        </w:rPr>
        <w:t xml:space="preserve"> meaning more chance of return business. </w:t>
      </w:r>
    </w:p>
    <w:p w14:paraId="295CBF58" w14:textId="77777777" w:rsidR="006304B5" w:rsidRDefault="006304B5" w:rsidP="00AC1DE1"/>
    <w:p w14:paraId="66256D7B" w14:textId="77777777" w:rsidR="006304B5" w:rsidRDefault="006304B5" w:rsidP="00AC1DE1"/>
    <w:p w14:paraId="44E5F1B5" w14:textId="77777777" w:rsidR="006304B5" w:rsidRPr="00AC1DE1" w:rsidRDefault="006304B5" w:rsidP="00AC1DE1"/>
    <w:p w14:paraId="4476876B" w14:textId="77777777" w:rsidR="006304B5" w:rsidRDefault="006304B5" w:rsidP="00A464B5">
      <w:pPr>
        <w:rPr>
          <w:sz w:val="24"/>
        </w:rPr>
      </w:pPr>
    </w:p>
    <w:p w14:paraId="1235E579" w14:textId="77777777" w:rsidR="006304B5" w:rsidRDefault="006304B5" w:rsidP="00A464B5">
      <w:pPr>
        <w:rPr>
          <w:sz w:val="24"/>
        </w:rPr>
      </w:pPr>
    </w:p>
    <w:p w14:paraId="38B0FF04" w14:textId="77777777" w:rsidR="006304B5" w:rsidRPr="000C10CF" w:rsidRDefault="006304B5" w:rsidP="00A464B5">
      <w:pPr>
        <w:rPr>
          <w:sz w:val="24"/>
        </w:rPr>
      </w:pPr>
    </w:p>
    <w:p w14:paraId="79340ECC" w14:textId="77777777" w:rsidR="006304B5" w:rsidRDefault="006304B5" w:rsidP="00A464B5"/>
    <w:p w14:paraId="5D2899D9" w14:textId="77777777" w:rsidR="006304B5" w:rsidRDefault="006304B5" w:rsidP="00A464B5"/>
    <w:p w14:paraId="79A30FD7" w14:textId="77777777" w:rsidR="006304B5" w:rsidRDefault="006304B5" w:rsidP="00A464B5"/>
    <w:p w14:paraId="7FA3AE87" w14:textId="77777777" w:rsidR="006304B5" w:rsidRPr="00A464B5" w:rsidRDefault="006304B5" w:rsidP="00A464B5"/>
    <w:p w14:paraId="456B61F6" w14:textId="77777777" w:rsidR="006304B5" w:rsidRDefault="006304B5" w:rsidP="00B306A2">
      <w:pPr>
        <w:pStyle w:val="Answer"/>
      </w:pPr>
    </w:p>
    <w:p w14:paraId="4399EA04" w14:textId="77777777" w:rsidR="006304B5" w:rsidRDefault="006304B5" w:rsidP="00A464B5"/>
    <w:p w14:paraId="02B37885" w14:textId="77777777" w:rsidR="006304B5" w:rsidRDefault="006304B5" w:rsidP="00655C4C">
      <w:pPr>
        <w:pStyle w:val="Answer"/>
        <w:ind w:left="1077"/>
      </w:pPr>
    </w:p>
    <w:p w14:paraId="3A232A5C" w14:textId="77777777" w:rsidR="006304B5" w:rsidRDefault="006304B5" w:rsidP="00D8690F">
      <w:pPr>
        <w:pStyle w:val="Answer"/>
      </w:pPr>
    </w:p>
    <w:p w14:paraId="721CCD0F" w14:textId="77777777" w:rsidR="006304B5" w:rsidRDefault="006304B5" w:rsidP="00D8690F">
      <w:pPr>
        <w:pStyle w:val="Answer"/>
      </w:pPr>
    </w:p>
    <w:p w14:paraId="2DAB4793" w14:textId="77777777" w:rsidR="00474F67" w:rsidRDefault="00474F67" w:rsidP="00474F67">
      <w:pPr>
        <w:rPr>
          <w:rFonts w:cs="Arial"/>
          <w:szCs w:val="22"/>
        </w:rPr>
      </w:pPr>
    </w:p>
    <w:p w14:paraId="1EE5A38D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7A142" w14:textId="77777777" w:rsidR="006304B5" w:rsidRDefault="006304B5">
      <w:pPr>
        <w:spacing w:before="0" w:after="0"/>
      </w:pPr>
      <w:r>
        <w:separator/>
      </w:r>
    </w:p>
  </w:endnote>
  <w:endnote w:type="continuationSeparator" w:id="0">
    <w:p w14:paraId="4CD41569" w14:textId="77777777" w:rsidR="006304B5" w:rsidRDefault="006304B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8EB7A" w14:textId="77777777" w:rsidR="00163CC5" w:rsidRDefault="00163C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5C471" w14:textId="22C2A970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0477793C" wp14:editId="5710F470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163CC5">
      <w:t xml:space="preserve">                </w:t>
    </w:r>
    <w:r w:rsidR="00163CC5" w:rsidRPr="00163CC5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49727" w14:textId="77777777" w:rsidR="00163CC5" w:rsidRDefault="00163C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02732" w14:textId="77777777" w:rsidR="006304B5" w:rsidRDefault="006304B5">
      <w:pPr>
        <w:spacing w:before="0" w:after="0"/>
      </w:pPr>
      <w:r>
        <w:separator/>
      </w:r>
    </w:p>
  </w:footnote>
  <w:footnote w:type="continuationSeparator" w:id="0">
    <w:p w14:paraId="3FBFB14A" w14:textId="77777777" w:rsidR="006304B5" w:rsidRDefault="006304B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E0C59" w14:textId="77777777" w:rsidR="00163CC5" w:rsidRDefault="00163C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997CD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9722D98" wp14:editId="7C4BC65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5EE175B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205935B" wp14:editId="2AF2A97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F7E764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B1F35" w14:textId="77777777" w:rsidR="00163CC5" w:rsidRDefault="00163C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B82C73"/>
    <w:multiLevelType w:val="hybridMultilevel"/>
    <w:tmpl w:val="DD1AA8B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B5"/>
    <w:rsid w:val="000033BD"/>
    <w:rsid w:val="00043213"/>
    <w:rsid w:val="00082C62"/>
    <w:rsid w:val="000B231F"/>
    <w:rsid w:val="000E194B"/>
    <w:rsid w:val="00110217"/>
    <w:rsid w:val="00152AC3"/>
    <w:rsid w:val="00156AF3"/>
    <w:rsid w:val="00163CC5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304B5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0BB50B0"/>
  <w15:docId w15:val="{5AF22DF9-D55F-45D6-B07E-4A788AE2A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6304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221AB1-BE10-40BA-9459-D827DF6189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19769E-A44D-4C46-B10F-73E78E858F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CEB372-CA95-43F2-B359-D7CE37C39E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2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2021-07-21T15:44:00Z</dcterms:created>
  <dcterms:modified xsi:type="dcterms:W3CDTF">2021-08-13T11:53:00Z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