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2885C" w14:textId="77777777" w:rsidR="00E861C0" w:rsidRDefault="00E861C0" w:rsidP="00C729F8">
      <w:pPr>
        <w:pStyle w:val="Unittitle"/>
        <w:rPr>
          <w:bCs/>
        </w:rPr>
      </w:pPr>
      <w:r>
        <w:t>9. Relationship management in construction</w:t>
      </w:r>
    </w:p>
    <w:p w14:paraId="2255EC65" w14:textId="77777777" w:rsidR="00E861C0" w:rsidRDefault="00E861C0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(learner) </w:t>
      </w:r>
    </w:p>
    <w:p w14:paraId="555A904B" w14:textId="77777777" w:rsidR="00E861C0" w:rsidRPr="00A345F3" w:rsidRDefault="00E861C0" w:rsidP="00A464B5">
      <w:pPr>
        <w:rPr>
          <w:sz w:val="28"/>
          <w:u w:val="single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</w:t>
      </w:r>
      <w:proofErr w:type="gramStart"/>
      <w:r w:rsidRPr="00A345F3">
        <w:rPr>
          <w:b/>
          <w:sz w:val="24"/>
        </w:rPr>
        <w:t>skills</w:t>
      </w:r>
      <w:proofErr w:type="gramEnd"/>
      <w:r w:rsidRPr="00A345F3">
        <w:rPr>
          <w:b/>
          <w:sz w:val="24"/>
        </w:rPr>
        <w:t xml:space="preserve">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>.</w:t>
      </w:r>
    </w:p>
    <w:tbl>
      <w:tblPr>
        <w:tblStyle w:val="TableGrid"/>
        <w:tblpPr w:leftFromText="180" w:rightFromText="180" w:vertAnchor="text" w:horzAnchor="margin" w:tblpY="94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E861C0" w:rsidRPr="00C52949" w14:paraId="7D3FE893" w14:textId="77777777" w:rsidTr="00573A0B">
        <w:tc>
          <w:tcPr>
            <w:tcW w:w="4357" w:type="dxa"/>
            <w:shd w:val="clear" w:color="auto" w:fill="2F5496" w:themeFill="accent5" w:themeFillShade="BF"/>
          </w:tcPr>
          <w:p w14:paraId="0E5E7088" w14:textId="77777777" w:rsidR="00E861C0" w:rsidRPr="00C52949" w:rsidRDefault="00E861C0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580FB85E" w14:textId="77777777" w:rsidR="00E861C0" w:rsidRPr="00C52949" w:rsidRDefault="00E861C0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Hard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6E20D95E" w14:textId="77777777" w:rsidR="00E861C0" w:rsidRPr="00C52949" w:rsidRDefault="00E861C0" w:rsidP="00A345F3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Soft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</w:tr>
      <w:tr w:rsidR="00E861C0" w14:paraId="0BD59108" w14:textId="77777777" w:rsidTr="00A345F3">
        <w:tc>
          <w:tcPr>
            <w:tcW w:w="4357" w:type="dxa"/>
          </w:tcPr>
          <w:p w14:paraId="17CA524E" w14:textId="77777777" w:rsidR="00E861C0" w:rsidRDefault="00E861C0" w:rsidP="00A345F3">
            <w:pPr>
              <w:pStyle w:val="Answer"/>
              <w:ind w:left="0"/>
            </w:pPr>
          </w:p>
          <w:p w14:paraId="47C43A66" w14:textId="77777777" w:rsidR="00E861C0" w:rsidRPr="006965C7" w:rsidRDefault="00E861C0" w:rsidP="00A345F3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 </w:t>
            </w:r>
          </w:p>
          <w:p w14:paraId="4E014082" w14:textId="77777777" w:rsidR="00E861C0" w:rsidRDefault="00E861C0" w:rsidP="00A345F3">
            <w:pPr>
              <w:pStyle w:val="Answer"/>
              <w:ind w:left="0"/>
            </w:pPr>
          </w:p>
          <w:p w14:paraId="211492D2" w14:textId="77777777" w:rsidR="00E861C0" w:rsidRDefault="00E861C0" w:rsidP="00A345F3">
            <w:pPr>
              <w:pStyle w:val="Answer"/>
              <w:ind w:left="0"/>
            </w:pPr>
          </w:p>
          <w:p w14:paraId="2D5142BB" w14:textId="77777777" w:rsidR="00E861C0" w:rsidRDefault="00E861C0" w:rsidP="00A345F3">
            <w:pPr>
              <w:pStyle w:val="Answer"/>
              <w:ind w:left="0"/>
            </w:pPr>
          </w:p>
          <w:p w14:paraId="2179BB81" w14:textId="77777777" w:rsidR="00E861C0" w:rsidRDefault="00E861C0" w:rsidP="00A345F3">
            <w:pPr>
              <w:pStyle w:val="Answer"/>
              <w:ind w:left="0"/>
            </w:pPr>
          </w:p>
          <w:p w14:paraId="561B06D9" w14:textId="77777777" w:rsidR="00E861C0" w:rsidRDefault="00E861C0" w:rsidP="00A345F3">
            <w:pPr>
              <w:pStyle w:val="Answer"/>
              <w:ind w:left="0"/>
            </w:pPr>
          </w:p>
          <w:p w14:paraId="65E29B81" w14:textId="77777777" w:rsidR="00E861C0" w:rsidRDefault="00E861C0" w:rsidP="00A345F3">
            <w:pPr>
              <w:pStyle w:val="Answer"/>
              <w:ind w:left="0"/>
            </w:pPr>
          </w:p>
          <w:p w14:paraId="41749A8D" w14:textId="77777777" w:rsidR="00E861C0" w:rsidRDefault="00E861C0" w:rsidP="00A345F3">
            <w:pPr>
              <w:pStyle w:val="Answer"/>
              <w:ind w:left="0"/>
            </w:pPr>
          </w:p>
          <w:p w14:paraId="3159E246" w14:textId="77777777" w:rsidR="00E861C0" w:rsidRDefault="00E861C0" w:rsidP="00A345F3">
            <w:pPr>
              <w:pStyle w:val="Answer"/>
              <w:ind w:left="0"/>
            </w:pPr>
          </w:p>
          <w:p w14:paraId="604A631B" w14:textId="77777777" w:rsidR="00E861C0" w:rsidRDefault="00E861C0" w:rsidP="00A345F3">
            <w:pPr>
              <w:pStyle w:val="Answer"/>
              <w:ind w:left="0"/>
            </w:pPr>
          </w:p>
          <w:p w14:paraId="20C8EE2F" w14:textId="77777777" w:rsidR="00E861C0" w:rsidRDefault="00E861C0" w:rsidP="00A345F3">
            <w:pPr>
              <w:pStyle w:val="Answer"/>
              <w:ind w:left="0"/>
            </w:pPr>
          </w:p>
          <w:p w14:paraId="57663FB7" w14:textId="77777777" w:rsidR="00E861C0" w:rsidRDefault="00E861C0" w:rsidP="00A345F3">
            <w:pPr>
              <w:pStyle w:val="Answer"/>
              <w:ind w:left="0"/>
            </w:pPr>
          </w:p>
          <w:p w14:paraId="08A723A1" w14:textId="77777777" w:rsidR="00E861C0" w:rsidRDefault="00E861C0" w:rsidP="00A345F3">
            <w:pPr>
              <w:pStyle w:val="Answer"/>
              <w:ind w:left="0"/>
            </w:pPr>
          </w:p>
          <w:p w14:paraId="0F0E8A4B" w14:textId="77777777" w:rsidR="00E861C0" w:rsidRDefault="00E861C0" w:rsidP="00A345F3">
            <w:pPr>
              <w:pStyle w:val="Answer"/>
              <w:ind w:left="0"/>
            </w:pPr>
          </w:p>
        </w:tc>
        <w:tc>
          <w:tcPr>
            <w:tcW w:w="4994" w:type="dxa"/>
          </w:tcPr>
          <w:p w14:paraId="3BDC1891" w14:textId="77777777" w:rsidR="00E861C0" w:rsidRDefault="00E861C0" w:rsidP="00A345F3">
            <w:pPr>
              <w:pStyle w:val="Answer"/>
              <w:ind w:left="0"/>
            </w:pPr>
          </w:p>
          <w:p w14:paraId="05A74ACC" w14:textId="77777777" w:rsidR="00E861C0" w:rsidRDefault="00E861C0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  <w:tc>
          <w:tcPr>
            <w:tcW w:w="4678" w:type="dxa"/>
          </w:tcPr>
          <w:p w14:paraId="7DED1899" w14:textId="77777777" w:rsidR="00E861C0" w:rsidRDefault="00E861C0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</w:tr>
    </w:tbl>
    <w:p w14:paraId="1B29A5AB" w14:textId="77777777" w:rsidR="00E861C0" w:rsidRDefault="00E861C0" w:rsidP="00A464B5"/>
    <w:p w14:paraId="27C548B8" w14:textId="77777777" w:rsidR="00E861C0" w:rsidRPr="009C6E32" w:rsidRDefault="00E861C0" w:rsidP="00DE4E72">
      <w:pPr>
        <w:pStyle w:val="Answer"/>
        <w:ind w:left="0"/>
        <w:rPr>
          <w:b/>
          <w:bCs/>
          <w:color w:val="FF0000"/>
        </w:rPr>
      </w:pPr>
    </w:p>
    <w:p w14:paraId="44E9319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2F99" w14:textId="77777777" w:rsidR="00E861C0" w:rsidRDefault="00E861C0">
      <w:pPr>
        <w:spacing w:before="0" w:after="0"/>
      </w:pPr>
      <w:r>
        <w:separator/>
      </w:r>
    </w:p>
  </w:endnote>
  <w:endnote w:type="continuationSeparator" w:id="0">
    <w:p w14:paraId="51677A98" w14:textId="77777777" w:rsidR="00E861C0" w:rsidRDefault="00E861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9721" w14:textId="77777777" w:rsidR="00171E36" w:rsidRDefault="00171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AEE5" w14:textId="6D3B122E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6ADC084" wp14:editId="0AED8A0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171E36">
      <w:rPr>
        <w:noProof/>
      </w:rPr>
      <w:t xml:space="preserve">                                               </w:t>
    </w:r>
    <w:r w:rsidR="00171E36" w:rsidRPr="00171E36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716E" w14:textId="77777777" w:rsidR="00171E36" w:rsidRDefault="00171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F5800" w14:textId="77777777" w:rsidR="00E861C0" w:rsidRDefault="00E861C0">
      <w:pPr>
        <w:spacing w:before="0" w:after="0"/>
      </w:pPr>
      <w:r>
        <w:separator/>
      </w:r>
    </w:p>
  </w:footnote>
  <w:footnote w:type="continuationSeparator" w:id="0">
    <w:p w14:paraId="43040966" w14:textId="77777777" w:rsidR="00E861C0" w:rsidRDefault="00E861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6AB2D" w14:textId="77777777" w:rsidR="00171E36" w:rsidRDefault="00171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E202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292C84A" wp14:editId="241A804C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0D4531F5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B8AD0A" wp14:editId="72D332C5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EEFD8B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29A4591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56AB" w14:textId="77777777" w:rsidR="00171E36" w:rsidRDefault="00171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C0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1E36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861C0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7594A"/>
  <w15:docId w15:val="{866E1996-FB2F-409A-B93F-1C269BAA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A10CE4-7C48-4EEA-AFCE-790B8EF7A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CAD81-83D1-4BD4-8371-AC6763621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AAF72-4959-46A2-A0E7-64C18FEE48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2021-07-21T15:45:00Z</dcterms:created>
  <dcterms:modified xsi:type="dcterms:W3CDTF">2021-08-13T11:54:00Z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