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A747" w14:textId="77777777" w:rsidR="00E416F7" w:rsidRDefault="00E416F7" w:rsidP="0082134A">
      <w:pPr>
        <w:pStyle w:val="Unittitle"/>
        <w:rPr>
          <w:bCs/>
        </w:rPr>
      </w:pPr>
      <w:r>
        <w:t>9. Relationship management in construction</w:t>
      </w:r>
    </w:p>
    <w:p w14:paraId="41F933A6" w14:textId="77777777" w:rsidR="00E416F7" w:rsidRDefault="00E416F7" w:rsidP="00E119DC">
      <w:pPr>
        <w:pStyle w:val="Heading1"/>
      </w:pPr>
      <w:r>
        <w:t>Worksheet 9:</w:t>
      </w:r>
      <w:r w:rsidRPr="00692A45">
        <w:t xml:space="preserve"> </w:t>
      </w:r>
      <w:r>
        <w:t xml:space="preserve">Team dynamics (learner) </w:t>
      </w:r>
    </w:p>
    <w:p w14:paraId="103F2D84" w14:textId="77777777" w:rsidR="00E416F7" w:rsidRDefault="00E416F7" w:rsidP="00A464B5"/>
    <w:p w14:paraId="62C1DBFF" w14:textId="77777777" w:rsidR="00E416F7" w:rsidRDefault="00E416F7" w:rsidP="00E416F7">
      <w:pPr>
        <w:pStyle w:val="ListParagraph"/>
        <w:numPr>
          <w:ilvl w:val="0"/>
          <w:numId w:val="35"/>
        </w:numPr>
      </w:pPr>
      <w:r>
        <w:t>List four principles of teamwork.</w:t>
      </w:r>
    </w:p>
    <w:p w14:paraId="4221A492" w14:textId="77777777" w:rsidR="00E416F7" w:rsidRDefault="00E416F7" w:rsidP="009217D2">
      <w:pPr>
        <w:pStyle w:val="ListParagraph"/>
      </w:pPr>
    </w:p>
    <w:p w14:paraId="1FB35433" w14:textId="77777777" w:rsidR="00E416F7" w:rsidRDefault="00E416F7" w:rsidP="00A464B5"/>
    <w:p w14:paraId="3DB1F63A" w14:textId="77777777" w:rsidR="00E416F7" w:rsidRDefault="00E416F7" w:rsidP="00A464B5"/>
    <w:p w14:paraId="6F3FF6C5" w14:textId="77777777" w:rsidR="00E416F7" w:rsidRDefault="00E416F7" w:rsidP="00A464B5"/>
    <w:p w14:paraId="03EACC65" w14:textId="77777777" w:rsidR="00E416F7" w:rsidRDefault="00E416F7" w:rsidP="00E416F7">
      <w:pPr>
        <w:pStyle w:val="ListParagraph"/>
        <w:numPr>
          <w:ilvl w:val="0"/>
          <w:numId w:val="35"/>
        </w:numPr>
      </w:pPr>
      <w:r>
        <w:t>List three ways poor teamwork can cause problems in construction.</w:t>
      </w:r>
    </w:p>
    <w:p w14:paraId="61AFF6A9" w14:textId="77777777" w:rsidR="00E416F7" w:rsidRDefault="00E416F7" w:rsidP="00633C37">
      <w:pPr>
        <w:pStyle w:val="ListParagraph"/>
      </w:pPr>
    </w:p>
    <w:p w14:paraId="3696A589" w14:textId="77777777" w:rsidR="00E416F7" w:rsidRDefault="00E416F7" w:rsidP="00633C37">
      <w:pPr>
        <w:pStyle w:val="ListParagraph"/>
      </w:pPr>
    </w:p>
    <w:p w14:paraId="4C594113" w14:textId="77777777" w:rsidR="00E416F7" w:rsidRDefault="00E416F7" w:rsidP="00633C37">
      <w:pPr>
        <w:pStyle w:val="ListParagraph"/>
      </w:pPr>
    </w:p>
    <w:p w14:paraId="17225A9C" w14:textId="77777777" w:rsidR="00E416F7" w:rsidRDefault="00E416F7" w:rsidP="00633C37">
      <w:pPr>
        <w:pStyle w:val="ListParagraph"/>
      </w:pPr>
    </w:p>
    <w:p w14:paraId="1BFACAF2" w14:textId="77777777" w:rsidR="00E416F7" w:rsidRDefault="00E416F7" w:rsidP="00633C37">
      <w:pPr>
        <w:pStyle w:val="ListParagraph"/>
      </w:pPr>
    </w:p>
    <w:p w14:paraId="7F486932" w14:textId="77777777" w:rsidR="00E416F7" w:rsidRDefault="00E416F7" w:rsidP="00E416F7">
      <w:pPr>
        <w:pStyle w:val="ListParagraph"/>
        <w:numPr>
          <w:ilvl w:val="0"/>
          <w:numId w:val="35"/>
        </w:numPr>
      </w:pPr>
      <w:r>
        <w:t xml:space="preserve">Describe three ways to promote collaboration and participation. </w:t>
      </w:r>
    </w:p>
    <w:p w14:paraId="17F8A7B7" w14:textId="77777777" w:rsidR="00E416F7" w:rsidRDefault="00E416F7" w:rsidP="009217D2">
      <w:pPr>
        <w:pStyle w:val="ListParagraph"/>
      </w:pPr>
    </w:p>
    <w:p w14:paraId="3946D765" w14:textId="77777777" w:rsidR="00E416F7" w:rsidRDefault="00E416F7" w:rsidP="009217D2">
      <w:pPr>
        <w:pStyle w:val="ListParagraph"/>
      </w:pPr>
    </w:p>
    <w:p w14:paraId="6DC21535" w14:textId="77777777" w:rsidR="00E416F7" w:rsidRDefault="00E416F7" w:rsidP="00A464B5"/>
    <w:p w14:paraId="49B47216" w14:textId="77777777" w:rsidR="00E416F7" w:rsidRDefault="00E416F7" w:rsidP="00A464B5"/>
    <w:p w14:paraId="2A899C1F" w14:textId="77777777" w:rsidR="00E416F7" w:rsidRDefault="00E416F7" w:rsidP="00A464B5"/>
    <w:p w14:paraId="7C371AD7" w14:textId="77777777" w:rsidR="00E416F7" w:rsidRDefault="00E416F7" w:rsidP="00E416F7">
      <w:pPr>
        <w:pStyle w:val="ListParagraph"/>
        <w:numPr>
          <w:ilvl w:val="0"/>
          <w:numId w:val="35"/>
        </w:numPr>
      </w:pPr>
      <w:r>
        <w:t xml:space="preserve">Describe the common values a construction team member should hold. </w:t>
      </w:r>
    </w:p>
    <w:p w14:paraId="690D922E" w14:textId="77777777" w:rsidR="00E416F7" w:rsidRDefault="00E416F7" w:rsidP="00A464B5"/>
    <w:p w14:paraId="48ADD417" w14:textId="77777777" w:rsidR="00E416F7" w:rsidRDefault="00E416F7" w:rsidP="00A464B5"/>
    <w:p w14:paraId="4FAE46FA" w14:textId="77777777" w:rsidR="00E416F7" w:rsidRDefault="00E416F7" w:rsidP="00A464B5"/>
    <w:p w14:paraId="6BE5CFBE" w14:textId="77777777" w:rsidR="00E416F7" w:rsidRDefault="00E416F7" w:rsidP="00A464B5"/>
    <w:p w14:paraId="6A5F8D94" w14:textId="77777777" w:rsidR="00E416F7" w:rsidRDefault="00E416F7" w:rsidP="00E416F7">
      <w:pPr>
        <w:pStyle w:val="ListParagraph"/>
        <w:numPr>
          <w:ilvl w:val="0"/>
          <w:numId w:val="35"/>
        </w:numPr>
      </w:pPr>
      <w:r>
        <w:t xml:space="preserve"> State two ways a company can promote value in the construction team. </w:t>
      </w:r>
    </w:p>
    <w:p w14:paraId="6EC753C9" w14:textId="77777777" w:rsidR="00E416F7" w:rsidRPr="003A0AEE" w:rsidRDefault="00E416F7" w:rsidP="009217D2">
      <w:pPr>
        <w:pStyle w:val="ListParagraph"/>
        <w:rPr>
          <w:b/>
          <w:color w:val="FF0000"/>
        </w:rPr>
      </w:pPr>
    </w:p>
    <w:p w14:paraId="6FE62ADF" w14:textId="77777777" w:rsidR="00E416F7" w:rsidRDefault="00E416F7" w:rsidP="00A464B5"/>
    <w:p w14:paraId="6C0799BB" w14:textId="77777777" w:rsidR="00E416F7" w:rsidRDefault="00E416F7" w:rsidP="00A464B5"/>
    <w:p w14:paraId="7AA18A59" w14:textId="77777777" w:rsidR="00E416F7" w:rsidRDefault="00E416F7" w:rsidP="00A464B5"/>
    <w:p w14:paraId="22457C6F" w14:textId="77777777" w:rsidR="00E416F7" w:rsidRPr="00A464B5" w:rsidRDefault="00E416F7" w:rsidP="00A464B5"/>
    <w:p w14:paraId="5EC36ACA" w14:textId="77777777" w:rsidR="00E416F7" w:rsidRDefault="00E416F7" w:rsidP="00B306A2">
      <w:pPr>
        <w:pStyle w:val="Answer"/>
      </w:pPr>
    </w:p>
    <w:p w14:paraId="09E4B7A1" w14:textId="77777777" w:rsidR="00E416F7" w:rsidRDefault="00E416F7" w:rsidP="00A464B5"/>
    <w:p w14:paraId="266552B6" w14:textId="77777777" w:rsidR="00E416F7" w:rsidRDefault="00E416F7" w:rsidP="00655C4C">
      <w:pPr>
        <w:pStyle w:val="Answer"/>
        <w:ind w:left="1077"/>
      </w:pPr>
    </w:p>
    <w:p w14:paraId="1822E4F0" w14:textId="77777777" w:rsidR="00E416F7" w:rsidRDefault="00E416F7" w:rsidP="00D8690F">
      <w:pPr>
        <w:pStyle w:val="Answer"/>
      </w:pPr>
    </w:p>
    <w:p w14:paraId="0DB59658" w14:textId="77777777" w:rsidR="00E416F7" w:rsidRDefault="00E416F7" w:rsidP="00D8690F">
      <w:pPr>
        <w:pStyle w:val="Answer"/>
      </w:pPr>
    </w:p>
    <w:p w14:paraId="0A556891" w14:textId="77777777" w:rsidR="00E416F7" w:rsidRDefault="00E416F7" w:rsidP="006E1028">
      <w:pPr>
        <w:pStyle w:val="Answer"/>
      </w:pPr>
    </w:p>
    <w:p w14:paraId="2A349A0C" w14:textId="77777777" w:rsidR="00474F67" w:rsidRDefault="00474F67" w:rsidP="00474F67">
      <w:pPr>
        <w:rPr>
          <w:rFonts w:cs="Arial"/>
          <w:szCs w:val="22"/>
        </w:rPr>
      </w:pPr>
    </w:p>
    <w:p w14:paraId="3F067C8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FDFBF" w14:textId="77777777" w:rsidR="00E416F7" w:rsidRDefault="00E416F7">
      <w:pPr>
        <w:spacing w:before="0" w:after="0"/>
      </w:pPr>
      <w:r>
        <w:separator/>
      </w:r>
    </w:p>
  </w:endnote>
  <w:endnote w:type="continuationSeparator" w:id="0">
    <w:p w14:paraId="215A25F7" w14:textId="77777777" w:rsidR="00E416F7" w:rsidRDefault="00E416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02F1" w14:textId="77777777" w:rsidR="00557BEE" w:rsidRDefault="00557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9F53" w14:textId="63F2772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FD0F6A3" wp14:editId="6E5B97A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557BEE">
      <w:t xml:space="preserve">                  </w:t>
    </w:r>
    <w:r w:rsidR="00557BEE" w:rsidRPr="00557BEE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82118" w14:textId="77777777" w:rsidR="00557BEE" w:rsidRDefault="00557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FDEB" w14:textId="77777777" w:rsidR="00E416F7" w:rsidRDefault="00E416F7">
      <w:pPr>
        <w:spacing w:before="0" w:after="0"/>
      </w:pPr>
      <w:r>
        <w:separator/>
      </w:r>
    </w:p>
  </w:footnote>
  <w:footnote w:type="continuationSeparator" w:id="0">
    <w:p w14:paraId="4D3F71C6" w14:textId="77777777" w:rsidR="00E416F7" w:rsidRDefault="00E416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CF36B" w14:textId="77777777" w:rsidR="00557BEE" w:rsidRDefault="00557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1206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B3154AE" wp14:editId="0E8A76E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95B3F6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00074E" wp14:editId="29252C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EC314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D057" w14:textId="77777777" w:rsidR="00557BEE" w:rsidRDefault="00557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6F7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557BEE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416F7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644173"/>
  <w15:docId w15:val="{6DECC80C-47EE-4F04-AE1E-73EAB8BAB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1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CB050-73DE-4DDA-8A78-4C8714BFF2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3B4061-7C4D-4D9D-B49E-D03B61E280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34678-DB12-475D-A17F-04110CD5C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2021-07-21T15:47:00Z</dcterms:created>
  <dcterms:modified xsi:type="dcterms:W3CDTF">2021-08-13T11:56:00Z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